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0585" w14:textId="0BEFC0BE" w:rsidR="00170DD6" w:rsidRPr="00AB24E0" w:rsidRDefault="00170DD6" w:rsidP="00170DD6">
      <w:pPr>
        <w:pStyle w:val="Body"/>
        <w:jc w:val="left"/>
        <w:rPr>
          <w:b/>
          <w:bCs/>
          <w:i/>
          <w:iCs/>
        </w:rPr>
      </w:pPr>
      <w:r w:rsidRPr="006D695D">
        <w:rPr>
          <w:b/>
          <w:bCs/>
          <w:i/>
          <w:iCs/>
        </w:rPr>
        <w:t xml:space="preserve">[Insert </w:t>
      </w:r>
      <w:r w:rsidR="007A19FF">
        <w:rPr>
          <w:b/>
          <w:bCs/>
          <w:i/>
          <w:iCs/>
        </w:rPr>
        <w:t xml:space="preserve">company name and </w:t>
      </w:r>
      <w:r w:rsidRPr="006D695D">
        <w:rPr>
          <w:b/>
          <w:bCs/>
          <w:i/>
          <w:iCs/>
        </w:rPr>
        <w:t>address]</w:t>
      </w:r>
    </w:p>
    <w:p w14:paraId="2E278839" w14:textId="77777777" w:rsidR="00170DD6" w:rsidRPr="006D695D" w:rsidRDefault="00170DD6" w:rsidP="00170DD6">
      <w:pPr>
        <w:pStyle w:val="Body"/>
        <w:jc w:val="left"/>
        <w:rPr>
          <w:b/>
          <w:bCs/>
        </w:rPr>
      </w:pPr>
      <w:r w:rsidRPr="00AB24E0">
        <w:rPr>
          <w:b/>
          <w:bCs/>
        </w:rPr>
        <w:t>Date:</w:t>
      </w:r>
    </w:p>
    <w:p w14:paraId="3DA1C26E" w14:textId="186B4F3E" w:rsidR="00170DD6" w:rsidRPr="006D695D" w:rsidRDefault="00170DD6" w:rsidP="00170DD6">
      <w:pPr>
        <w:pStyle w:val="Body"/>
        <w:jc w:val="left"/>
        <w:rPr>
          <w:b/>
          <w:bCs/>
          <w:i/>
          <w:iCs/>
        </w:rPr>
      </w:pPr>
      <w:r w:rsidRPr="00AB24E0">
        <w:rPr>
          <w:b/>
          <w:bCs/>
        </w:rPr>
        <w:t xml:space="preserve">Unconditional and irrevocable offer to </w:t>
      </w:r>
      <w:r>
        <w:rPr>
          <w:b/>
          <w:bCs/>
        </w:rPr>
        <w:t>Gentoo</w:t>
      </w:r>
      <w:r w:rsidRPr="00AB24E0">
        <w:rPr>
          <w:b/>
          <w:bCs/>
        </w:rPr>
        <w:t xml:space="preserve"> in respect of </w:t>
      </w:r>
      <w:r>
        <w:rPr>
          <w:b/>
          <w:bCs/>
        </w:rPr>
        <w:t>a Framework A</w:t>
      </w:r>
      <w:r w:rsidRPr="006D695D">
        <w:rPr>
          <w:b/>
          <w:bCs/>
        </w:rPr>
        <w:t>greement</w:t>
      </w:r>
      <w:r>
        <w:rPr>
          <w:b/>
          <w:bCs/>
        </w:rPr>
        <w:t xml:space="preserve"> and </w:t>
      </w:r>
      <w:r w:rsidRPr="006D695D">
        <w:rPr>
          <w:b/>
          <w:bCs/>
        </w:rPr>
        <w:t xml:space="preserve">to </w:t>
      </w:r>
      <w:r>
        <w:rPr>
          <w:b/>
          <w:bCs/>
        </w:rPr>
        <w:t xml:space="preserve">deliver </w:t>
      </w:r>
      <w:r w:rsidR="00026543">
        <w:rPr>
          <w:b/>
          <w:bCs/>
        </w:rPr>
        <w:t xml:space="preserve">responsive re-glazing </w:t>
      </w:r>
      <w:r>
        <w:rPr>
          <w:b/>
          <w:bCs/>
        </w:rPr>
        <w:t xml:space="preserve">works </w:t>
      </w:r>
      <w:r w:rsidRPr="006D695D">
        <w:rPr>
          <w:b/>
          <w:bCs/>
        </w:rPr>
        <w:t>within the City of Sunderland</w:t>
      </w:r>
      <w:r>
        <w:rPr>
          <w:b/>
          <w:bCs/>
        </w:rPr>
        <w:t>, Houghton/Hetton and Washington</w:t>
      </w:r>
      <w:r w:rsidRPr="006D695D">
        <w:rPr>
          <w:b/>
          <w:bCs/>
        </w:rPr>
        <w:t xml:space="preserve"> in relation to the deli</w:t>
      </w:r>
      <w:r>
        <w:rPr>
          <w:b/>
          <w:bCs/>
        </w:rPr>
        <w:t>very of Gentoo Group Limited's Asset Investment Plan</w:t>
      </w:r>
      <w:r w:rsidRPr="006D695D">
        <w:rPr>
          <w:b/>
          <w:bCs/>
        </w:rPr>
        <w:t xml:space="preserve"> </w:t>
      </w:r>
    </w:p>
    <w:p w14:paraId="01ACD9FF" w14:textId="77777777" w:rsidR="00170DD6" w:rsidRPr="00297F64" w:rsidRDefault="00170DD6" w:rsidP="00170DD6">
      <w:pPr>
        <w:pStyle w:val="Level1"/>
        <w:numPr>
          <w:ilvl w:val="0"/>
          <w:numId w:val="7"/>
        </w:numPr>
      </w:pPr>
      <w:r w:rsidRPr="00297F64">
        <w:t>I/We the undersigned return this Tender and acknowledge that we are bound by our proposals submitted pursuant to t</w:t>
      </w:r>
      <w:bookmarkStart w:id="0" w:name="_GoBack"/>
      <w:bookmarkEnd w:id="0"/>
      <w:r w:rsidRPr="00297F64">
        <w:t>he Invitation to Tender (receipt of which is also acknowledged) consisting of the following:</w:t>
      </w:r>
    </w:p>
    <w:p w14:paraId="0895ADE5" w14:textId="7E31A9C3" w:rsidR="00934873" w:rsidRDefault="00934873" w:rsidP="00934873">
      <w:pPr>
        <w:pStyle w:val="Level5"/>
      </w:pPr>
      <w:r>
        <w:t>Th</w:t>
      </w:r>
      <w:r w:rsidR="00026543">
        <w:t>e</w:t>
      </w:r>
      <w:r>
        <w:t xml:space="preserve"> Invitation to Tender Document</w:t>
      </w:r>
    </w:p>
    <w:p w14:paraId="713CD4F9" w14:textId="43B93DE6" w:rsidR="00934873" w:rsidRPr="00FB79FA" w:rsidRDefault="00934873" w:rsidP="00934873">
      <w:pPr>
        <w:pStyle w:val="Level5"/>
      </w:pPr>
      <w:r w:rsidRPr="00FB79FA">
        <w:t xml:space="preserve">Annex 1 - Contract Particulars (JCT </w:t>
      </w:r>
      <w:r w:rsidR="00026543">
        <w:t>MTC</w:t>
      </w:r>
      <w:r w:rsidRPr="00FB79FA">
        <w:t>, 2016)</w:t>
      </w:r>
    </w:p>
    <w:p w14:paraId="45C349CB" w14:textId="2F1FE4D5" w:rsidR="00934873" w:rsidRDefault="00934873" w:rsidP="00934873">
      <w:pPr>
        <w:pStyle w:val="Level5"/>
      </w:pPr>
      <w:r>
        <w:t xml:space="preserve">Annex 2 – </w:t>
      </w:r>
      <w:r w:rsidR="00026543">
        <w:t>Glazing Pricing Schedules (Emergency and Routine (2nr.))</w:t>
      </w:r>
    </w:p>
    <w:p w14:paraId="7EC0516D" w14:textId="77777777" w:rsidR="00934873" w:rsidRDefault="00934873" w:rsidP="00934873">
      <w:pPr>
        <w:pStyle w:val="Level5"/>
      </w:pPr>
      <w:r>
        <w:t>Appendix 1 – Site Maps</w:t>
      </w:r>
    </w:p>
    <w:p w14:paraId="3300CF50" w14:textId="77777777" w:rsidR="00934873" w:rsidRDefault="00934873" w:rsidP="00934873">
      <w:pPr>
        <w:pStyle w:val="Level5"/>
      </w:pPr>
      <w:r>
        <w:t>Appendix 2 – Safeguarding Commitment</w:t>
      </w:r>
    </w:p>
    <w:p w14:paraId="411E0EB2" w14:textId="77777777" w:rsidR="00934873" w:rsidRDefault="00934873" w:rsidP="00934873">
      <w:pPr>
        <w:pStyle w:val="Level5"/>
      </w:pPr>
      <w:r>
        <w:t>Appendix 3 – Selection Questionnaire</w:t>
      </w:r>
    </w:p>
    <w:p w14:paraId="3926AC50" w14:textId="77777777" w:rsidR="00934873" w:rsidRDefault="00934873" w:rsidP="00934873">
      <w:pPr>
        <w:pStyle w:val="Level5"/>
      </w:pPr>
      <w:r>
        <w:t>Appendix 4 – Certificate of Bona Fides</w:t>
      </w:r>
    </w:p>
    <w:p w14:paraId="1BAD5740" w14:textId="77777777" w:rsidR="00934873" w:rsidRDefault="00934873" w:rsidP="00934873">
      <w:pPr>
        <w:pStyle w:val="Level5"/>
      </w:pPr>
      <w:r>
        <w:t>Appendix 5 – Equality and Diversity Commitment</w:t>
      </w:r>
    </w:p>
    <w:p w14:paraId="63F8F216" w14:textId="77777777" w:rsidR="00934873" w:rsidRDefault="00934873" w:rsidP="00934873">
      <w:pPr>
        <w:pStyle w:val="Level5"/>
      </w:pPr>
      <w:r>
        <w:t>Appendix 6 – Form of Tender</w:t>
      </w:r>
    </w:p>
    <w:p w14:paraId="606C2CE7" w14:textId="77777777" w:rsidR="00934873" w:rsidRDefault="00934873" w:rsidP="00934873">
      <w:pPr>
        <w:pStyle w:val="Level5"/>
      </w:pPr>
      <w:r>
        <w:t>Appendix 7 – Non Disclosure Agreement</w:t>
      </w:r>
    </w:p>
    <w:p w14:paraId="31037DE0" w14:textId="634AEC33" w:rsidR="00934873" w:rsidRDefault="00934873" w:rsidP="00934873">
      <w:pPr>
        <w:pStyle w:val="Level5"/>
      </w:pPr>
      <w:r>
        <w:t xml:space="preserve">Appendix 8 – </w:t>
      </w:r>
      <w:r w:rsidR="00803D7F">
        <w:t>Glazing Specification</w:t>
      </w:r>
    </w:p>
    <w:p w14:paraId="6E00B9B0" w14:textId="77777777" w:rsidR="00934873" w:rsidRDefault="00934873" w:rsidP="00934873">
      <w:pPr>
        <w:pStyle w:val="Level5"/>
      </w:pPr>
      <w:r>
        <w:t>Appendix 9 – Whistleblowing Policy</w:t>
      </w:r>
    </w:p>
    <w:p w14:paraId="2CE0816F" w14:textId="77777777" w:rsidR="00934873" w:rsidRDefault="00934873" w:rsidP="00934873">
      <w:pPr>
        <w:pStyle w:val="Level5"/>
      </w:pPr>
      <w:r>
        <w:t>Appendix 10 – Gentoo Code of Conduct</w:t>
      </w:r>
    </w:p>
    <w:p w14:paraId="3BD259C3" w14:textId="77777777" w:rsidR="00934873" w:rsidRDefault="00934873" w:rsidP="00934873">
      <w:pPr>
        <w:pStyle w:val="Level5"/>
      </w:pPr>
      <w:r>
        <w:t>Appendix 11 – Customer Complaints Policy</w:t>
      </w:r>
    </w:p>
    <w:p w14:paraId="145CC048" w14:textId="7D3913B8" w:rsidR="00170DD6" w:rsidRPr="005B3A29" w:rsidRDefault="00170DD6" w:rsidP="00170DD6">
      <w:pPr>
        <w:pStyle w:val="Level1"/>
      </w:pPr>
      <w:r w:rsidRPr="00AB24E0">
        <w:t>I/We hereby unconditionally and irrevocably offer to undertake the Pro</w:t>
      </w:r>
      <w:r>
        <w:t>gramme</w:t>
      </w:r>
      <w:r w:rsidRPr="00AB24E0">
        <w:t xml:space="preserve"> requested to be provided and performed under the Invitation to Tender</w:t>
      </w:r>
      <w:r>
        <w:t xml:space="preserve"> Document</w:t>
      </w:r>
      <w:r w:rsidRPr="00AB24E0">
        <w:t xml:space="preserve"> in accordance with the Contract</w:t>
      </w:r>
      <w:r>
        <w:t>s</w:t>
      </w:r>
      <w:r w:rsidRPr="00AB24E0">
        <w:t xml:space="preserve"> </w:t>
      </w:r>
      <w:r>
        <w:t xml:space="preserve">specified within the Contract Particulars document </w:t>
      </w:r>
      <w:r w:rsidRPr="00AB24E0">
        <w:t xml:space="preserve">in Annex </w:t>
      </w:r>
      <w:r w:rsidR="004F5E09">
        <w:t>1</w:t>
      </w:r>
      <w:r w:rsidRPr="00AB24E0">
        <w:t xml:space="preserve"> of the </w:t>
      </w:r>
      <w:r>
        <w:t>Tender</w:t>
      </w:r>
      <w:r w:rsidRPr="00AB24E0">
        <w:t xml:space="preserve"> Document and at the rates and prices stated in the </w:t>
      </w:r>
      <w:r w:rsidRPr="005B3A29">
        <w:t xml:space="preserve">Price </w:t>
      </w:r>
      <w:r>
        <w:t>Schedules provided</w:t>
      </w:r>
      <w:r w:rsidRPr="005B3A29">
        <w:t>.</w:t>
      </w:r>
    </w:p>
    <w:p w14:paraId="454944AD" w14:textId="77777777" w:rsidR="00170DD6" w:rsidRPr="005B3A29" w:rsidRDefault="00170DD6" w:rsidP="00170DD6">
      <w:pPr>
        <w:pStyle w:val="Level1"/>
      </w:pPr>
      <w:r w:rsidRPr="005B3A29">
        <w:t>I/We confirm that:</w:t>
      </w:r>
    </w:p>
    <w:p w14:paraId="26DC755E" w14:textId="77777777" w:rsidR="00170DD6" w:rsidRPr="005B3A29" w:rsidRDefault="00170DD6" w:rsidP="00170DD6">
      <w:pPr>
        <w:pStyle w:val="Level2"/>
        <w:rPr>
          <w:rStyle w:val="NoHeading2Text"/>
        </w:rPr>
      </w:pPr>
      <w:r w:rsidRPr="005B3A29">
        <w:rPr>
          <w:rStyle w:val="NoHeading2Text"/>
        </w:rPr>
        <w:t>I/We are fully conversant with all of the Invitation to Tender documentation; and</w:t>
      </w:r>
    </w:p>
    <w:p w14:paraId="728F6CCA" w14:textId="77777777" w:rsidR="00170DD6" w:rsidRPr="005B3A29" w:rsidRDefault="00170DD6" w:rsidP="00170DD6">
      <w:pPr>
        <w:pStyle w:val="Level2"/>
        <w:rPr>
          <w:rStyle w:val="NoHeading2Text"/>
        </w:rPr>
      </w:pPr>
      <w:r w:rsidRPr="005B3A29">
        <w:rPr>
          <w:rStyle w:val="NoHeading2Text"/>
        </w:rPr>
        <w:t xml:space="preserve">this Tender is submitted strictly in accordance with the Invitation to Tender documentation including, but not limited to the instructions to </w:t>
      </w:r>
      <w:r>
        <w:rPr>
          <w:rStyle w:val="NoHeading2Text"/>
        </w:rPr>
        <w:t>Provider</w:t>
      </w:r>
      <w:r w:rsidRPr="005B3A29">
        <w:rPr>
          <w:rStyle w:val="NoHeading2Text"/>
        </w:rPr>
        <w:t xml:space="preserve">s. </w:t>
      </w:r>
    </w:p>
    <w:p w14:paraId="034D72D4" w14:textId="77777777" w:rsidR="00170DD6" w:rsidRDefault="00170DD6" w:rsidP="00170DD6">
      <w:pPr>
        <w:pStyle w:val="Level1"/>
      </w:pPr>
      <w:r w:rsidRPr="005B3A29">
        <w:t>I/We enclose under cover of this Form of Tender of the following</w:t>
      </w:r>
      <w:r w:rsidRPr="00BC59F9">
        <w:t xml:space="preserve"> mandatory documents:</w:t>
      </w:r>
    </w:p>
    <w:p w14:paraId="6610A2EB" w14:textId="77777777" w:rsidR="00803D7F" w:rsidRDefault="00803D7F" w:rsidP="00803D7F">
      <w:pPr>
        <w:pStyle w:val="Level4"/>
      </w:pPr>
      <w:r>
        <w:lastRenderedPageBreak/>
        <w:t>Annex 2 – Glazing Pricing Schedules (Emergency and Routine (2nr.))</w:t>
      </w:r>
    </w:p>
    <w:p w14:paraId="6E353FF0" w14:textId="5F3EA4F4" w:rsidR="00934873" w:rsidRDefault="00934873" w:rsidP="00934873">
      <w:pPr>
        <w:pStyle w:val="Level4"/>
      </w:pPr>
      <w:r>
        <w:t>Appendix 2 – Safeguarding Commitment</w:t>
      </w:r>
      <w:r w:rsidR="00E051C2">
        <w:t xml:space="preserve"> </w:t>
      </w:r>
    </w:p>
    <w:p w14:paraId="0BE2CCC2" w14:textId="3BEA7D68" w:rsidR="00934873" w:rsidRDefault="00934873" w:rsidP="00934873">
      <w:pPr>
        <w:pStyle w:val="Level4"/>
      </w:pPr>
      <w:r>
        <w:t>Appendix 3 – Selection Questionnaire</w:t>
      </w:r>
      <w:r w:rsidR="00E051C2">
        <w:t xml:space="preserve"> </w:t>
      </w:r>
    </w:p>
    <w:p w14:paraId="16D5D79D" w14:textId="77777777" w:rsidR="00934873" w:rsidRDefault="00934873" w:rsidP="00934873">
      <w:pPr>
        <w:pStyle w:val="Level4"/>
      </w:pPr>
      <w:r>
        <w:t>Appendix 4 – Certificate of Bona Fides</w:t>
      </w:r>
    </w:p>
    <w:p w14:paraId="24BD7129" w14:textId="2DD9E057" w:rsidR="00934873" w:rsidRDefault="00934873" w:rsidP="00934873">
      <w:pPr>
        <w:pStyle w:val="Level4"/>
      </w:pPr>
      <w:r>
        <w:t>Appendix 5 – Equality and Diversity Commitment</w:t>
      </w:r>
      <w:r w:rsidR="00E051C2">
        <w:t xml:space="preserve"> </w:t>
      </w:r>
    </w:p>
    <w:p w14:paraId="12AB048B" w14:textId="77777777" w:rsidR="00934873" w:rsidRDefault="00934873" w:rsidP="00934873">
      <w:pPr>
        <w:pStyle w:val="Level4"/>
      </w:pPr>
      <w:r>
        <w:t>Appendix 6 – Form of Tender</w:t>
      </w:r>
    </w:p>
    <w:p w14:paraId="45DA0962" w14:textId="77777777" w:rsidR="00934873" w:rsidRDefault="00934873" w:rsidP="00934873">
      <w:pPr>
        <w:pStyle w:val="Level4"/>
      </w:pPr>
      <w:r>
        <w:t>Appendix 7 – Non Disclosure Agreement</w:t>
      </w:r>
    </w:p>
    <w:p w14:paraId="30EA2CAF" w14:textId="77777777" w:rsidR="00170DD6" w:rsidRPr="00BC59F9" w:rsidRDefault="00170DD6" w:rsidP="00170DD6">
      <w:pPr>
        <w:pStyle w:val="Level1"/>
      </w:pPr>
      <w:r w:rsidRPr="00BC59F9">
        <w:t xml:space="preserve">I/We agree that this Tender shall remain open to be accepted or not by </w:t>
      </w:r>
      <w:r>
        <w:t>Gentoo</w:t>
      </w:r>
      <w:r w:rsidRPr="00BC59F9">
        <w:t xml:space="preserve"> and shall not be withdrawn for a period of </w:t>
      </w:r>
      <w:r>
        <w:t>four (4)</w:t>
      </w:r>
      <w:r w:rsidRPr="00BC59F9">
        <w:t xml:space="preserve"> months from the deadline for receipt of Tenders as set out in the instructions to </w:t>
      </w:r>
      <w:r>
        <w:t>Provider</w:t>
      </w:r>
      <w:r w:rsidRPr="00BC59F9">
        <w:t xml:space="preserve">s, or such longer period as may be agreed with </w:t>
      </w:r>
      <w:r>
        <w:t>Gentoo</w:t>
      </w:r>
      <w:r w:rsidRPr="00BC59F9">
        <w:t xml:space="preserve">. </w:t>
      </w:r>
    </w:p>
    <w:p w14:paraId="724D3BEC" w14:textId="291431F7" w:rsidR="00170DD6" w:rsidRPr="00EC4B58" w:rsidRDefault="00170DD6" w:rsidP="00EC4B58">
      <w:pPr>
        <w:pStyle w:val="Level1"/>
        <w:rPr>
          <w:rFonts w:cs="Arial"/>
        </w:rPr>
      </w:pPr>
      <w:r w:rsidRPr="00BC59F9">
        <w:rPr>
          <w:rStyle w:val="NoHeading1Text"/>
        </w:rPr>
        <w:t>I/We undertake to execute a Contract, to be prepared at your expense, for the proper and complete fulfilment of the Pro</w:t>
      </w:r>
      <w:r>
        <w:rPr>
          <w:rStyle w:val="NoHeading1Text"/>
        </w:rPr>
        <w:t>gramme</w:t>
      </w:r>
      <w:r w:rsidRPr="00BC59F9">
        <w:rPr>
          <w:rStyle w:val="NoHeading1Text"/>
        </w:rPr>
        <w:t xml:space="preserve"> or any part or parts thereof, as you may in your absolute discretion award to us. We understand that by submitting this Form of Tender we confirm our unequivocal acceptance of the forms o</w:t>
      </w:r>
      <w:r w:rsidR="00EC4B58">
        <w:rPr>
          <w:rStyle w:val="NoHeading1Text"/>
        </w:rPr>
        <w:t xml:space="preserve">f contract </w:t>
      </w:r>
      <w:r w:rsidRPr="00297F64">
        <w:t xml:space="preserve">as set out </w:t>
      </w:r>
      <w:r w:rsidR="00EC4B58">
        <w:t xml:space="preserve">within the contract particulars at </w:t>
      </w:r>
      <w:r w:rsidRPr="00297F64">
        <w:t xml:space="preserve">Annex </w:t>
      </w:r>
      <w:r w:rsidR="004F5E09">
        <w:t>1</w:t>
      </w:r>
      <w:r w:rsidRPr="00297F64">
        <w:t xml:space="preserve"> of the Invitation</w:t>
      </w:r>
      <w:r>
        <w:t xml:space="preserve"> to Tender</w:t>
      </w:r>
      <w:r w:rsidRPr="00297F64">
        <w:t xml:space="preserve"> Document without amendment and confirm that they have been accepted in that form (without amendment) by our insurers, legal advisers, Board, parent companies and/or bondsman (as appropriate).</w:t>
      </w:r>
    </w:p>
    <w:p w14:paraId="1800BEDA" w14:textId="77777777" w:rsidR="00170DD6" w:rsidRPr="00297F64" w:rsidRDefault="00170DD6" w:rsidP="00170DD6">
      <w:pPr>
        <w:pStyle w:val="Level1"/>
      </w:pPr>
      <w:r w:rsidRPr="00297F64">
        <w:t xml:space="preserve">I/We agree that I/we shall commence the </w:t>
      </w:r>
      <w:r>
        <w:t>Programme</w:t>
      </w:r>
      <w:r w:rsidRPr="00297F64">
        <w:t xml:space="preserve"> when instructed to do so by </w:t>
      </w:r>
      <w:r>
        <w:t>Gentoo</w:t>
      </w:r>
      <w:r w:rsidRPr="00297F64">
        <w:t xml:space="preserve"> pursuant to the terms of the Contract</w:t>
      </w:r>
      <w:r>
        <w:t>s</w:t>
      </w:r>
      <w:r w:rsidRPr="00297F64">
        <w:t>.</w:t>
      </w:r>
    </w:p>
    <w:p w14:paraId="361E76FA" w14:textId="49C7249E" w:rsidR="005E2B4E" w:rsidRDefault="005E2B4E" w:rsidP="00170DD6">
      <w:pPr>
        <w:pStyle w:val="Level1"/>
      </w:pPr>
      <w:r>
        <w:t xml:space="preserve">I/We certify that we are able to comply with the responsive requirements laid out within the ITT and that all emergency repairs will be completed within five working days and that all routine repairs will be carried out within fourteen calendar days. </w:t>
      </w:r>
    </w:p>
    <w:p w14:paraId="611FC1BC" w14:textId="77777777" w:rsidR="00170DD6" w:rsidRPr="00297F64" w:rsidRDefault="00170DD6" w:rsidP="00170DD6">
      <w:pPr>
        <w:pStyle w:val="Level1"/>
      </w:pPr>
      <w:r w:rsidRPr="00297F64">
        <w:t>I/We certify that the details of this Tender and the Invitation</w:t>
      </w:r>
      <w:r>
        <w:t xml:space="preserve"> to Tender</w:t>
      </w:r>
      <w:r w:rsidRPr="00297F64">
        <w:t xml:space="preserve"> Document have not been communicated to any other person or adjusted in accordance with any agreement or arrangement with any other person or organisation.</w:t>
      </w:r>
    </w:p>
    <w:p w14:paraId="1A584036" w14:textId="77777777" w:rsidR="00170DD6" w:rsidRPr="00297F64" w:rsidRDefault="00170DD6" w:rsidP="00170DD6">
      <w:pPr>
        <w:pStyle w:val="Level1"/>
      </w:pPr>
      <w:r w:rsidRPr="00297F64">
        <w:t xml:space="preserve">I/We acknowledge that </w:t>
      </w:r>
      <w:r>
        <w:t>Gentoo</w:t>
      </w:r>
      <w:r w:rsidRPr="00297F64">
        <w:t xml:space="preserve"> are not bound to accept the lowest or any Tender it may receive, and reserves the right at its absolute discretion to accept or not to accept any tender submitted.</w:t>
      </w:r>
    </w:p>
    <w:p w14:paraId="46A41535" w14:textId="77777777" w:rsidR="00170DD6" w:rsidRPr="00297F64" w:rsidRDefault="00170DD6" w:rsidP="00170DD6">
      <w:pPr>
        <w:pStyle w:val="Level1"/>
      </w:pPr>
      <w:r w:rsidRPr="00297F64">
        <w:t>I/We certify that we have full power and authority to enter into a Co</w:t>
      </w:r>
      <w:r>
        <w:t>ntract and to undertake the Programme</w:t>
      </w:r>
      <w:r w:rsidRPr="00297F64">
        <w:t>, and that this is a bona fide tender.</w:t>
      </w:r>
    </w:p>
    <w:p w14:paraId="1FCE77EF" w14:textId="77777777" w:rsidR="00170DD6" w:rsidRDefault="00170DD6" w:rsidP="00170DD6">
      <w:pPr>
        <w:pStyle w:val="Level1"/>
        <w:rPr>
          <w:rStyle w:val="NoHeading1Text"/>
        </w:rPr>
      </w:pPr>
      <w:r w:rsidRPr="00BC59F9">
        <w:rPr>
          <w:rStyle w:val="NoHeading1Text"/>
        </w:rPr>
        <w:t xml:space="preserve">I/We consent to </w:t>
      </w:r>
      <w:r>
        <w:rPr>
          <w:rStyle w:val="NoHeading1Text"/>
        </w:rPr>
        <w:t>Gentoo</w:t>
      </w:r>
      <w:r w:rsidRPr="00BC59F9">
        <w:rPr>
          <w:rStyle w:val="NoHeading1Text"/>
        </w:rPr>
        <w:t xml:space="preserve"> disclosing any part or parts of this Tender to any person for the purposes of complying with sections 18-20 of the Landlord and Tenant Act 1985 and any applicable statutes, statutory instruments or regulatory requirements.</w:t>
      </w:r>
    </w:p>
    <w:p w14:paraId="013DDFF3" w14:textId="77777777" w:rsidR="005A56F3" w:rsidRDefault="005A56F3" w:rsidP="005A56F3">
      <w:pPr>
        <w:pStyle w:val="Body1"/>
      </w:pPr>
    </w:p>
    <w:p w14:paraId="3DC52DA4" w14:textId="77777777" w:rsidR="005A56F3" w:rsidRDefault="005A56F3" w:rsidP="005A56F3">
      <w:pPr>
        <w:pStyle w:val="Body1"/>
      </w:pPr>
    </w:p>
    <w:tbl>
      <w:tblPr>
        <w:tblW w:w="0" w:type="auto"/>
        <w:tblLook w:val="01E0" w:firstRow="1" w:lastRow="1" w:firstColumn="1" w:lastColumn="1" w:noHBand="0" w:noVBand="0"/>
      </w:tblPr>
      <w:tblGrid>
        <w:gridCol w:w="4814"/>
        <w:gridCol w:w="4814"/>
      </w:tblGrid>
      <w:tr w:rsidR="00170DD6" w:rsidRPr="005C5B53" w14:paraId="46E1C4CE" w14:textId="77777777" w:rsidTr="007C2757">
        <w:tc>
          <w:tcPr>
            <w:tcW w:w="4814" w:type="dxa"/>
            <w:shd w:val="clear" w:color="auto" w:fill="auto"/>
          </w:tcPr>
          <w:p w14:paraId="62127E71" w14:textId="77777777" w:rsidR="00170DD6" w:rsidRPr="00F5200D" w:rsidRDefault="00170DD6" w:rsidP="007C2757">
            <w:pPr>
              <w:pStyle w:val="Body"/>
              <w:rPr>
                <w:rFonts w:cs="Arial"/>
              </w:rPr>
            </w:pPr>
            <w:r w:rsidRPr="00F5200D">
              <w:rPr>
                <w:rFonts w:cs="Arial"/>
              </w:rPr>
              <w:lastRenderedPageBreak/>
              <w:t xml:space="preserve">Signed for and on behalf of the </w:t>
            </w:r>
            <w:r>
              <w:rPr>
                <w:rFonts w:cs="Arial"/>
              </w:rPr>
              <w:t>Provider</w:t>
            </w:r>
            <w:r w:rsidRPr="00F5200D">
              <w:rPr>
                <w:rFonts w:cs="Arial"/>
              </w:rPr>
              <w:t>:</w:t>
            </w:r>
          </w:p>
          <w:p w14:paraId="7A89981A" w14:textId="77777777" w:rsidR="00170DD6" w:rsidRPr="00F5200D" w:rsidRDefault="00170DD6" w:rsidP="007C2757">
            <w:pPr>
              <w:pStyle w:val="Body"/>
              <w:rPr>
                <w:rFonts w:cs="Arial"/>
              </w:rPr>
            </w:pPr>
            <w:r w:rsidRPr="00F5200D">
              <w:rPr>
                <w:rFonts w:cs="Arial"/>
              </w:rPr>
              <w:t xml:space="preserve">Signed: </w:t>
            </w:r>
          </w:p>
          <w:p w14:paraId="0B9D2299" w14:textId="77777777" w:rsidR="00170DD6" w:rsidRPr="00F5200D" w:rsidRDefault="00170DD6" w:rsidP="007C2757">
            <w:pPr>
              <w:pStyle w:val="Body"/>
              <w:rPr>
                <w:rFonts w:cs="Arial"/>
              </w:rPr>
            </w:pPr>
            <w:r w:rsidRPr="00F5200D">
              <w:rPr>
                <w:rFonts w:cs="Arial"/>
              </w:rPr>
              <w:t xml:space="preserve">Position/Status: </w:t>
            </w:r>
          </w:p>
          <w:p w14:paraId="2644F285" w14:textId="77777777" w:rsidR="00170DD6" w:rsidRPr="00F5200D" w:rsidRDefault="00170DD6" w:rsidP="007C2757">
            <w:pPr>
              <w:pStyle w:val="Body"/>
              <w:rPr>
                <w:rFonts w:cs="Arial"/>
              </w:rPr>
            </w:pPr>
            <w:r>
              <w:rPr>
                <w:rFonts w:cs="Arial"/>
              </w:rPr>
              <w:t>Provider</w:t>
            </w:r>
            <w:r w:rsidRPr="00F5200D">
              <w:rPr>
                <w:rFonts w:cs="Arial"/>
              </w:rPr>
              <w:t xml:space="preserve">'s Name: </w:t>
            </w:r>
          </w:p>
          <w:p w14:paraId="3E188EDD" w14:textId="77777777" w:rsidR="00170DD6" w:rsidRPr="00F5200D" w:rsidRDefault="00170DD6" w:rsidP="007C2757">
            <w:pPr>
              <w:pStyle w:val="Body"/>
              <w:rPr>
                <w:rFonts w:cs="Arial"/>
              </w:rPr>
            </w:pPr>
            <w:r w:rsidRPr="00F5200D">
              <w:rPr>
                <w:rFonts w:cs="Arial"/>
              </w:rPr>
              <w:t xml:space="preserve">Address: </w:t>
            </w:r>
          </w:p>
          <w:p w14:paraId="4F2D971D" w14:textId="77777777" w:rsidR="00170DD6" w:rsidRPr="00F5200D" w:rsidRDefault="00170DD6" w:rsidP="007C2757">
            <w:pPr>
              <w:pStyle w:val="Body"/>
              <w:rPr>
                <w:rFonts w:cs="Arial"/>
              </w:rPr>
            </w:pPr>
          </w:p>
        </w:tc>
        <w:tc>
          <w:tcPr>
            <w:tcW w:w="4814" w:type="dxa"/>
            <w:shd w:val="clear" w:color="auto" w:fill="auto"/>
          </w:tcPr>
          <w:p w14:paraId="230B23C8" w14:textId="77777777" w:rsidR="00170DD6" w:rsidRPr="00F5200D" w:rsidRDefault="00170DD6" w:rsidP="007C2757">
            <w:pPr>
              <w:pStyle w:val="Body"/>
              <w:rPr>
                <w:rFonts w:cs="Arial"/>
              </w:rPr>
            </w:pPr>
            <w:r w:rsidRPr="00F5200D">
              <w:rPr>
                <w:rFonts w:cs="Arial"/>
              </w:rPr>
              <w:t xml:space="preserve">Signed for and on behalf of the </w:t>
            </w:r>
            <w:r>
              <w:rPr>
                <w:rFonts w:cs="Arial"/>
              </w:rPr>
              <w:t>Provider</w:t>
            </w:r>
            <w:r w:rsidRPr="00F5200D">
              <w:rPr>
                <w:rFonts w:cs="Arial"/>
              </w:rPr>
              <w:t>:</w:t>
            </w:r>
          </w:p>
          <w:p w14:paraId="7D6866E0" w14:textId="77777777" w:rsidR="00170DD6" w:rsidRPr="00F5200D" w:rsidRDefault="00170DD6" w:rsidP="007C2757">
            <w:pPr>
              <w:pStyle w:val="Body"/>
              <w:rPr>
                <w:rFonts w:cs="Arial"/>
              </w:rPr>
            </w:pPr>
            <w:r w:rsidRPr="00F5200D">
              <w:rPr>
                <w:rFonts w:cs="Arial"/>
              </w:rPr>
              <w:t xml:space="preserve">Signed: </w:t>
            </w:r>
          </w:p>
          <w:p w14:paraId="293F9A8F" w14:textId="77777777" w:rsidR="00170DD6" w:rsidRPr="00F5200D" w:rsidRDefault="00170DD6" w:rsidP="007C2757">
            <w:pPr>
              <w:pStyle w:val="Body"/>
              <w:rPr>
                <w:rFonts w:cs="Arial"/>
              </w:rPr>
            </w:pPr>
            <w:r w:rsidRPr="00F5200D">
              <w:rPr>
                <w:rFonts w:cs="Arial"/>
              </w:rPr>
              <w:t xml:space="preserve">Position/Status: </w:t>
            </w:r>
          </w:p>
          <w:p w14:paraId="08192B1B" w14:textId="77777777" w:rsidR="00170DD6" w:rsidRPr="00F5200D" w:rsidRDefault="00170DD6" w:rsidP="007C2757">
            <w:pPr>
              <w:pStyle w:val="Body"/>
              <w:rPr>
                <w:rFonts w:cs="Arial"/>
              </w:rPr>
            </w:pPr>
            <w:r>
              <w:rPr>
                <w:rFonts w:cs="Arial"/>
              </w:rPr>
              <w:t>Provider</w:t>
            </w:r>
            <w:r w:rsidRPr="00F5200D">
              <w:rPr>
                <w:rFonts w:cs="Arial"/>
              </w:rPr>
              <w:t xml:space="preserve">'s Name: </w:t>
            </w:r>
          </w:p>
          <w:p w14:paraId="48976567" w14:textId="77777777" w:rsidR="00170DD6" w:rsidRPr="00F5200D" w:rsidRDefault="00170DD6" w:rsidP="007C2757">
            <w:pPr>
              <w:pStyle w:val="Body"/>
              <w:rPr>
                <w:rFonts w:cs="Arial"/>
              </w:rPr>
            </w:pPr>
            <w:r w:rsidRPr="00F5200D">
              <w:rPr>
                <w:rFonts w:cs="Arial"/>
              </w:rPr>
              <w:t xml:space="preserve">Address: </w:t>
            </w:r>
          </w:p>
          <w:p w14:paraId="7319FBE7" w14:textId="77777777" w:rsidR="00170DD6" w:rsidRPr="00F5200D" w:rsidRDefault="00170DD6" w:rsidP="007C2757">
            <w:pPr>
              <w:pStyle w:val="Body"/>
              <w:rPr>
                <w:rFonts w:cs="Arial"/>
              </w:rPr>
            </w:pPr>
          </w:p>
        </w:tc>
      </w:tr>
    </w:tbl>
    <w:p w14:paraId="5E47DE4A" w14:textId="77777777" w:rsidR="00170DD6" w:rsidRPr="00297F64" w:rsidRDefault="00170DD6" w:rsidP="00170DD6">
      <w:pPr>
        <w:pStyle w:val="Body"/>
      </w:pPr>
    </w:p>
    <w:p w14:paraId="008069DC" w14:textId="5CBFE64D" w:rsidR="009367CD" w:rsidRPr="00170DD6" w:rsidRDefault="009367CD" w:rsidP="00170DD6"/>
    <w:sectPr w:rsidR="009367CD" w:rsidRPr="00170DD6" w:rsidSect="00BD6257">
      <w:headerReference w:type="default" r:id="rId8"/>
      <w:footerReference w:type="default" r:id="rId9"/>
      <w:pgSz w:w="11906" w:h="16838" w:code="9"/>
      <w:pgMar w:top="1247" w:right="1247" w:bottom="1418" w:left="1247" w:header="709"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4B740" w14:textId="77777777" w:rsidR="006C38EA" w:rsidRDefault="006C38EA">
      <w:r>
        <w:separator/>
      </w:r>
    </w:p>
  </w:endnote>
  <w:endnote w:type="continuationSeparator" w:id="0">
    <w:p w14:paraId="73A8064A" w14:textId="77777777" w:rsidR="006C38EA" w:rsidRDefault="006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id w:val="-431440037"/>
      <w:docPartObj>
        <w:docPartGallery w:val="Page Numbers (Bottom of Page)"/>
        <w:docPartUnique/>
      </w:docPartObj>
    </w:sdtPr>
    <w:sdtEndPr/>
    <w:sdtContent>
      <w:p w14:paraId="582BC1A1" w14:textId="28A8E9F8" w:rsidR="00F051B0" w:rsidRDefault="005E2B4E">
        <w:pPr>
          <w:pStyle w:val="Footer"/>
          <w:jc w:val="center"/>
        </w:pPr>
        <w:r>
          <w:rPr>
            <w:noProof/>
          </w:rPr>
        </w:r>
        <w:r>
          <w:rPr>
            <w:noProof/>
          </w:rPr>
          <w:pict w14:anchorId="31DBCBF2">
            <v:shapetype id="_x0000_t110" coordsize="21600,21600" o:spt="110" path="m10800,l,10800,10800,21600,21600,10800xe">
              <v:stroke joinstyle="miter"/>
              <v:path gradientshapeok="t" o:connecttype="rect" textboxrect="5400,5400,16200,16200"/>
            </v:shapetype>
            <v:shape id="AutoShape 1" o:spid="_x0000_s58369"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fillcolor="black" stroked="f">
              <v:fill r:id="rId1" o:title="" type="pattern"/>
              <w10:wrap type="none"/>
              <w10:anchorlock/>
            </v:shape>
          </w:pict>
        </w:r>
      </w:p>
      <w:p w14:paraId="21B0189A" w14:textId="7BACA0FC" w:rsidR="00F051B0" w:rsidRDefault="00F051B0">
        <w:pPr>
          <w:pStyle w:val="Footer"/>
          <w:jc w:val="center"/>
        </w:pPr>
        <w:r>
          <w:fldChar w:fldCharType="begin"/>
        </w:r>
        <w:r>
          <w:instrText xml:space="preserve"> PAGE    \* MERGEFORMAT </w:instrText>
        </w:r>
        <w:r>
          <w:fldChar w:fldCharType="separate"/>
        </w:r>
        <w:r w:rsidR="005E2B4E">
          <w:rPr>
            <w:noProof/>
          </w:rPr>
          <w:t>1</w:t>
        </w:r>
        <w:r>
          <w:rPr>
            <w:noProof/>
          </w:rPr>
          <w:fldChar w:fldCharType="end"/>
        </w:r>
      </w:p>
    </w:sdtContent>
  </w:sdt>
  <w:p w14:paraId="115C0FFE" w14:textId="77777777" w:rsidR="006C38EA" w:rsidRPr="0055357B" w:rsidRDefault="006C38EA" w:rsidP="00553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5DB1D" w14:textId="77777777" w:rsidR="006C38EA" w:rsidRDefault="006C38EA">
      <w:r>
        <w:separator/>
      </w:r>
    </w:p>
  </w:footnote>
  <w:footnote w:type="continuationSeparator" w:id="0">
    <w:p w14:paraId="798A4301" w14:textId="77777777" w:rsidR="006C38EA" w:rsidRDefault="006C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92866" w14:textId="77777777" w:rsidR="006C38EA" w:rsidRPr="00F01AF6" w:rsidRDefault="006C38EA" w:rsidP="00F006A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1DAA6BA2"/>
    <w:lvl w:ilvl="0">
      <w:start w:val="1"/>
      <w:numFmt w:val="decimal"/>
      <w:pStyle w:val="Level1"/>
      <w:lvlText w:val="%1"/>
      <w:lvlJc w:val="left"/>
      <w:pPr>
        <w:tabs>
          <w:tab w:val="num" w:pos="992"/>
        </w:tabs>
        <w:ind w:left="992" w:hanging="992"/>
      </w:pPr>
      <w:rPr>
        <w:rFonts w:hint="default"/>
        <w:b w:val="0"/>
        <w:i w:val="0"/>
        <w:caps w:val="0"/>
        <w:smallCaps w:val="0"/>
        <w:strike w:val="0"/>
        <w:dstrike w:val="0"/>
        <w:outline w:val="0"/>
        <w:shadow w:val="0"/>
        <w:emboss w:val="0"/>
        <w:imprint w:val="0"/>
        <w:vanish w:val="0"/>
        <w:sz w:val="21"/>
        <w:szCs w:val="21"/>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sz w:val="21"/>
        <w:szCs w:val="21"/>
        <w:u w:val="none"/>
        <w:effect w:val="none"/>
        <w:vertAlign w:val="base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4D814E7"/>
    <w:multiLevelType w:val="hybridMultilevel"/>
    <w:tmpl w:val="06B6CDF0"/>
    <w:lvl w:ilvl="0" w:tplc="FFFFFFFF">
      <w:start w:val="1"/>
      <w:numFmt w:val="bullet"/>
      <w:pStyle w:val="Tabletext"/>
      <w:lvlText w:val=""/>
      <w:lvlJc w:val="left"/>
      <w:pPr>
        <w:tabs>
          <w:tab w:val="num" w:pos="1304"/>
        </w:tabs>
        <w:ind w:left="1304" w:hanging="453"/>
      </w:pPr>
      <w:rPr>
        <w:rFonts w:ascii="Symbol" w:hAnsi="Symbol" w:hint="default"/>
      </w:rPr>
    </w:lvl>
    <w:lvl w:ilvl="1" w:tplc="FFFFFFFF">
      <w:start w:val="1"/>
      <w:numFmt w:val="bullet"/>
      <w:lvlText w:val=""/>
      <w:lvlJc w:val="left"/>
      <w:pPr>
        <w:tabs>
          <w:tab w:val="num" w:pos="1533"/>
        </w:tabs>
        <w:ind w:left="1533" w:hanging="45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2E8"/>
    <w:multiLevelType w:val="multilevel"/>
    <w:tmpl w:val="202C8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4304C5"/>
    <w:multiLevelType w:val="hybridMultilevel"/>
    <w:tmpl w:val="F2EE1476"/>
    <w:lvl w:ilvl="0" w:tplc="460E0B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2A0D"/>
    <w:multiLevelType w:val="multilevel"/>
    <w:tmpl w:val="F21E0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95C02"/>
    <w:multiLevelType w:val="multilevel"/>
    <w:tmpl w:val="E8C8D4B2"/>
    <w:lvl w:ilvl="0">
      <w:start w:val="1"/>
      <w:numFmt w:val="decimal"/>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24737A59"/>
    <w:multiLevelType w:val="multilevel"/>
    <w:tmpl w:val="DA0A3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6518EA"/>
    <w:multiLevelType w:val="multilevel"/>
    <w:tmpl w:val="E2405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7D96"/>
    <w:multiLevelType w:val="multilevel"/>
    <w:tmpl w:val="85FDCC1E"/>
    <w:lvl w:ilvl="0">
      <w:start w:val="1"/>
      <w:numFmt w:val="decimal"/>
      <w:pStyle w:val="Parties"/>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D87D4E"/>
    <w:multiLevelType w:val="hybridMultilevel"/>
    <w:tmpl w:val="B5A2BFF4"/>
    <w:lvl w:ilvl="0" w:tplc="82160C66">
      <w:start w:val="1"/>
      <w:numFmt w:val="lowerLetter"/>
      <w:lvlText w:val="(%1)"/>
      <w:lvlJc w:val="lef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12" w15:restartNumberingAfterBreak="0">
    <w:nsid w:val="3E463197"/>
    <w:multiLevelType w:val="multilevel"/>
    <w:tmpl w:val="5C106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2B11B2"/>
    <w:multiLevelType w:val="hybridMultilevel"/>
    <w:tmpl w:val="70560B5A"/>
    <w:lvl w:ilvl="0" w:tplc="EE2CA098">
      <w:start w:val="2"/>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7"/>
  </w:num>
  <w:num w:numId="2">
    <w:abstractNumId w:val="0"/>
  </w:num>
  <w:num w:numId="3">
    <w:abstractNumId w:val="10"/>
  </w:num>
  <w:num w:numId="4">
    <w:abstractNumId w:val="2"/>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6"/>
  </w:num>
  <w:num w:numId="19">
    <w:abstractNumId w:val="4"/>
  </w:num>
  <w:num w:numId="20">
    <w:abstractNumId w:val="9"/>
  </w:num>
  <w:num w:numId="21">
    <w:abstractNumId w:val="2"/>
  </w:num>
  <w:num w:numId="22">
    <w:abstractNumId w:val="13"/>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TrueTypeFonts/>
  <w:saveSubsetFonts/>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4"/>
  <w:characterSpacingControl w:val="doNotCompress"/>
  <w:hdrShapeDefaults>
    <o:shapedefaults v:ext="edit" spidmax="58370"/>
    <o:shapelayout v:ext="edit">
      <o:idmap v:ext="edit" data="57"/>
    </o:shapelayout>
  </w:hdrShapeDefaults>
  <w:footnotePr>
    <w:footnote w:id="-1"/>
    <w:footnote w:id="0"/>
  </w:footnotePr>
  <w:endnotePr>
    <w:endnote w:id="-1"/>
    <w:endnote w:id="0"/>
  </w:endnotePr>
  <w:compat>
    <w:compatSetting w:name="compatibilityMode" w:uri="http://schemas.microsoft.com/office/word" w:val="12"/>
  </w:compat>
  <w:docVars>
    <w:docVar w:name="Bullet _Body" w:val="Bullet Body "/>
    <w:docVar w:name="Bullet _HeadSuf" w:val=" as heading (text)"/>
    <w:docVar w:name="Bullet _LongName" w:val="TH Bullets"/>
    <w:docVar w:name="Bullet _NumBodies" w:val="0"/>
    <w:docVar w:name="Level _Body" w:val="Body "/>
    <w:docVar w:name="Level _HeadSuf" w:val=" as heading (text)"/>
    <w:docVar w:name="Level _LongName" w:val="TH Main Styles"/>
    <w:docVar w:name="Level _NumBodies" w:val="7"/>
    <w:docVar w:name="Level HCR1" w:val="0"/>
    <w:docVar w:name="Level HCR2" w:val="0"/>
    <w:docVar w:name="Level HCR3" w:val="0"/>
    <w:docVar w:name="Level HCR4" w:val="0"/>
    <w:docVar w:name="Level HCR5" w:val="0"/>
    <w:docVar w:name="Level HCR6" w:val="0"/>
    <w:docVar w:name="Level HCR7" w:val="0"/>
    <w:docVar w:name="Level HKWN1" w:val="-1"/>
    <w:docVar w:name="Level HKWN2" w:val="-1"/>
    <w:docVar w:name="Level HKWN3" w:val="-1"/>
    <w:docVar w:name="Level HKWN4" w:val="-1"/>
    <w:docVar w:name="Level HKWN5" w:val="-1"/>
    <w:docVar w:name="Level HKWN6" w:val="-1"/>
    <w:docVar w:name="Level HKWN7" w:val="-1"/>
  </w:docVars>
  <w:rsids>
    <w:rsidRoot w:val="00601F01"/>
    <w:rsid w:val="00002F0E"/>
    <w:rsid w:val="00007D20"/>
    <w:rsid w:val="00011520"/>
    <w:rsid w:val="00016B41"/>
    <w:rsid w:val="00023E7A"/>
    <w:rsid w:val="00025669"/>
    <w:rsid w:val="00026543"/>
    <w:rsid w:val="0003080F"/>
    <w:rsid w:val="000344A5"/>
    <w:rsid w:val="000351CC"/>
    <w:rsid w:val="0005087F"/>
    <w:rsid w:val="00054A26"/>
    <w:rsid w:val="000570B8"/>
    <w:rsid w:val="00057EB9"/>
    <w:rsid w:val="000613C0"/>
    <w:rsid w:val="00061CF2"/>
    <w:rsid w:val="000623C8"/>
    <w:rsid w:val="000632A7"/>
    <w:rsid w:val="00066A7A"/>
    <w:rsid w:val="0007159A"/>
    <w:rsid w:val="00074A51"/>
    <w:rsid w:val="00076973"/>
    <w:rsid w:val="0009090B"/>
    <w:rsid w:val="00091ED3"/>
    <w:rsid w:val="00092E95"/>
    <w:rsid w:val="0009321E"/>
    <w:rsid w:val="000A1C63"/>
    <w:rsid w:val="000B0E12"/>
    <w:rsid w:val="000B6F27"/>
    <w:rsid w:val="000B7EEE"/>
    <w:rsid w:val="000C0314"/>
    <w:rsid w:val="000C2320"/>
    <w:rsid w:val="000C2727"/>
    <w:rsid w:val="000D5FD4"/>
    <w:rsid w:val="000D68C5"/>
    <w:rsid w:val="000E2694"/>
    <w:rsid w:val="000E2823"/>
    <w:rsid w:val="000E3AF0"/>
    <w:rsid w:val="000F1A37"/>
    <w:rsid w:val="000F5366"/>
    <w:rsid w:val="000F74F3"/>
    <w:rsid w:val="00100F3B"/>
    <w:rsid w:val="001041A6"/>
    <w:rsid w:val="001049D4"/>
    <w:rsid w:val="001143B8"/>
    <w:rsid w:val="001266C7"/>
    <w:rsid w:val="00131BAA"/>
    <w:rsid w:val="00142658"/>
    <w:rsid w:val="00144B0D"/>
    <w:rsid w:val="001474FB"/>
    <w:rsid w:val="00156D2F"/>
    <w:rsid w:val="0016295E"/>
    <w:rsid w:val="00163ED4"/>
    <w:rsid w:val="001642F6"/>
    <w:rsid w:val="00165678"/>
    <w:rsid w:val="00170DD6"/>
    <w:rsid w:val="00171FA0"/>
    <w:rsid w:val="001748A9"/>
    <w:rsid w:val="0018027A"/>
    <w:rsid w:val="00183B7C"/>
    <w:rsid w:val="0018473B"/>
    <w:rsid w:val="001A0C21"/>
    <w:rsid w:val="001A22FE"/>
    <w:rsid w:val="001A272F"/>
    <w:rsid w:val="001A65A3"/>
    <w:rsid w:val="001A73F1"/>
    <w:rsid w:val="001B19FC"/>
    <w:rsid w:val="001B1C2C"/>
    <w:rsid w:val="001B5ADE"/>
    <w:rsid w:val="001B7B7E"/>
    <w:rsid w:val="001C0EB2"/>
    <w:rsid w:val="001C25E5"/>
    <w:rsid w:val="001D1152"/>
    <w:rsid w:val="001D3584"/>
    <w:rsid w:val="001D445B"/>
    <w:rsid w:val="001E5701"/>
    <w:rsid w:val="001E76A7"/>
    <w:rsid w:val="001F2043"/>
    <w:rsid w:val="00202E76"/>
    <w:rsid w:val="00203D54"/>
    <w:rsid w:val="00207637"/>
    <w:rsid w:val="00221BDA"/>
    <w:rsid w:val="00224507"/>
    <w:rsid w:val="00226D0A"/>
    <w:rsid w:val="002328E7"/>
    <w:rsid w:val="00233D0D"/>
    <w:rsid w:val="002373F4"/>
    <w:rsid w:val="00240437"/>
    <w:rsid w:val="00245914"/>
    <w:rsid w:val="00246E02"/>
    <w:rsid w:val="002527A5"/>
    <w:rsid w:val="002535D8"/>
    <w:rsid w:val="00255305"/>
    <w:rsid w:val="0026049C"/>
    <w:rsid w:val="0026497F"/>
    <w:rsid w:val="00265D5A"/>
    <w:rsid w:val="00272EE1"/>
    <w:rsid w:val="002760DA"/>
    <w:rsid w:val="00281F62"/>
    <w:rsid w:val="00292C11"/>
    <w:rsid w:val="00294799"/>
    <w:rsid w:val="00296E3C"/>
    <w:rsid w:val="002A0C8E"/>
    <w:rsid w:val="002A509E"/>
    <w:rsid w:val="002A724B"/>
    <w:rsid w:val="002B24BC"/>
    <w:rsid w:val="002B307B"/>
    <w:rsid w:val="002B4977"/>
    <w:rsid w:val="002B7DF1"/>
    <w:rsid w:val="002C3BE7"/>
    <w:rsid w:val="002D32F1"/>
    <w:rsid w:val="002D4B38"/>
    <w:rsid w:val="002F14B1"/>
    <w:rsid w:val="002F3663"/>
    <w:rsid w:val="002F53FD"/>
    <w:rsid w:val="00300290"/>
    <w:rsid w:val="00301B66"/>
    <w:rsid w:val="00302B67"/>
    <w:rsid w:val="00303FF8"/>
    <w:rsid w:val="003124FB"/>
    <w:rsid w:val="0031640D"/>
    <w:rsid w:val="003173F0"/>
    <w:rsid w:val="00320D7F"/>
    <w:rsid w:val="00325B39"/>
    <w:rsid w:val="003350A9"/>
    <w:rsid w:val="00336DC6"/>
    <w:rsid w:val="00337871"/>
    <w:rsid w:val="003443DF"/>
    <w:rsid w:val="003548E3"/>
    <w:rsid w:val="0036427C"/>
    <w:rsid w:val="0036468A"/>
    <w:rsid w:val="00367BBE"/>
    <w:rsid w:val="00374CA0"/>
    <w:rsid w:val="003763F1"/>
    <w:rsid w:val="0037681F"/>
    <w:rsid w:val="00395880"/>
    <w:rsid w:val="00396159"/>
    <w:rsid w:val="003A7CD7"/>
    <w:rsid w:val="003B260D"/>
    <w:rsid w:val="003C165A"/>
    <w:rsid w:val="003C3873"/>
    <w:rsid w:val="003D040F"/>
    <w:rsid w:val="003D70BB"/>
    <w:rsid w:val="003E19E6"/>
    <w:rsid w:val="003E28AB"/>
    <w:rsid w:val="003E7CF7"/>
    <w:rsid w:val="003E7E59"/>
    <w:rsid w:val="003F128B"/>
    <w:rsid w:val="00401B80"/>
    <w:rsid w:val="00402072"/>
    <w:rsid w:val="004029EC"/>
    <w:rsid w:val="00406210"/>
    <w:rsid w:val="0042131A"/>
    <w:rsid w:val="0042215E"/>
    <w:rsid w:val="004375A7"/>
    <w:rsid w:val="0044029F"/>
    <w:rsid w:val="00441C11"/>
    <w:rsid w:val="00442564"/>
    <w:rsid w:val="00445A29"/>
    <w:rsid w:val="00446400"/>
    <w:rsid w:val="004507EC"/>
    <w:rsid w:val="00452F54"/>
    <w:rsid w:val="00460D58"/>
    <w:rsid w:val="004641AF"/>
    <w:rsid w:val="00470A8F"/>
    <w:rsid w:val="00472B83"/>
    <w:rsid w:val="00472CA1"/>
    <w:rsid w:val="004752B5"/>
    <w:rsid w:val="00483C7B"/>
    <w:rsid w:val="00487A69"/>
    <w:rsid w:val="00495CEC"/>
    <w:rsid w:val="0049735C"/>
    <w:rsid w:val="004A1B56"/>
    <w:rsid w:val="004A208B"/>
    <w:rsid w:val="004A5271"/>
    <w:rsid w:val="004B3F01"/>
    <w:rsid w:val="004B7685"/>
    <w:rsid w:val="004C3BE9"/>
    <w:rsid w:val="004C6155"/>
    <w:rsid w:val="004C75E6"/>
    <w:rsid w:val="004D09AD"/>
    <w:rsid w:val="004D1F92"/>
    <w:rsid w:val="004D4ADC"/>
    <w:rsid w:val="004D4DB9"/>
    <w:rsid w:val="004E1C38"/>
    <w:rsid w:val="004F5E09"/>
    <w:rsid w:val="004F798D"/>
    <w:rsid w:val="00531694"/>
    <w:rsid w:val="0053708D"/>
    <w:rsid w:val="00542B26"/>
    <w:rsid w:val="00542C35"/>
    <w:rsid w:val="00544040"/>
    <w:rsid w:val="00545559"/>
    <w:rsid w:val="00551935"/>
    <w:rsid w:val="0055357B"/>
    <w:rsid w:val="00553C4A"/>
    <w:rsid w:val="00563B24"/>
    <w:rsid w:val="0056744B"/>
    <w:rsid w:val="00570F9B"/>
    <w:rsid w:val="00571334"/>
    <w:rsid w:val="00571DDC"/>
    <w:rsid w:val="005841C3"/>
    <w:rsid w:val="005853FF"/>
    <w:rsid w:val="00587401"/>
    <w:rsid w:val="005938A3"/>
    <w:rsid w:val="005A0A95"/>
    <w:rsid w:val="005A56F3"/>
    <w:rsid w:val="005A59D3"/>
    <w:rsid w:val="005B2B17"/>
    <w:rsid w:val="005B3A29"/>
    <w:rsid w:val="005B4CA4"/>
    <w:rsid w:val="005B5967"/>
    <w:rsid w:val="005B6C4B"/>
    <w:rsid w:val="005C1ACB"/>
    <w:rsid w:val="005E2B4E"/>
    <w:rsid w:val="005F4EE7"/>
    <w:rsid w:val="00600A38"/>
    <w:rsid w:val="006011CD"/>
    <w:rsid w:val="00601F01"/>
    <w:rsid w:val="0061379C"/>
    <w:rsid w:val="00615444"/>
    <w:rsid w:val="0061771F"/>
    <w:rsid w:val="00621947"/>
    <w:rsid w:val="00621EDE"/>
    <w:rsid w:val="006419FF"/>
    <w:rsid w:val="00642973"/>
    <w:rsid w:val="00652AC6"/>
    <w:rsid w:val="00654DCA"/>
    <w:rsid w:val="006566B3"/>
    <w:rsid w:val="00657495"/>
    <w:rsid w:val="00660B44"/>
    <w:rsid w:val="006619E9"/>
    <w:rsid w:val="006642FF"/>
    <w:rsid w:val="006740F3"/>
    <w:rsid w:val="00686240"/>
    <w:rsid w:val="00687E54"/>
    <w:rsid w:val="00694C3B"/>
    <w:rsid w:val="006A7811"/>
    <w:rsid w:val="006B1C13"/>
    <w:rsid w:val="006B29F5"/>
    <w:rsid w:val="006B397F"/>
    <w:rsid w:val="006C38EA"/>
    <w:rsid w:val="006C6399"/>
    <w:rsid w:val="006D1544"/>
    <w:rsid w:val="006D695D"/>
    <w:rsid w:val="006E1C90"/>
    <w:rsid w:val="006E1F64"/>
    <w:rsid w:val="006E5751"/>
    <w:rsid w:val="006F5945"/>
    <w:rsid w:val="007055E0"/>
    <w:rsid w:val="00706AFC"/>
    <w:rsid w:val="00710C42"/>
    <w:rsid w:val="00716AEF"/>
    <w:rsid w:val="00726001"/>
    <w:rsid w:val="00726469"/>
    <w:rsid w:val="00731306"/>
    <w:rsid w:val="0073130A"/>
    <w:rsid w:val="007327E4"/>
    <w:rsid w:val="00737AA1"/>
    <w:rsid w:val="007410A0"/>
    <w:rsid w:val="00747E5F"/>
    <w:rsid w:val="00763211"/>
    <w:rsid w:val="00765499"/>
    <w:rsid w:val="007673B0"/>
    <w:rsid w:val="007702A9"/>
    <w:rsid w:val="007709A3"/>
    <w:rsid w:val="00771CF7"/>
    <w:rsid w:val="00771F25"/>
    <w:rsid w:val="007801C3"/>
    <w:rsid w:val="00780B40"/>
    <w:rsid w:val="00784AD1"/>
    <w:rsid w:val="00786E19"/>
    <w:rsid w:val="007908DC"/>
    <w:rsid w:val="00796522"/>
    <w:rsid w:val="007A1561"/>
    <w:rsid w:val="007A19FF"/>
    <w:rsid w:val="007A45FC"/>
    <w:rsid w:val="007A4DEC"/>
    <w:rsid w:val="007A52E5"/>
    <w:rsid w:val="007B06E7"/>
    <w:rsid w:val="007B1851"/>
    <w:rsid w:val="007B2D71"/>
    <w:rsid w:val="007B3AC8"/>
    <w:rsid w:val="007B4D91"/>
    <w:rsid w:val="007B628E"/>
    <w:rsid w:val="007B715D"/>
    <w:rsid w:val="007D2FA9"/>
    <w:rsid w:val="007D7CD6"/>
    <w:rsid w:val="007F2FE1"/>
    <w:rsid w:val="007F38DD"/>
    <w:rsid w:val="007F3C96"/>
    <w:rsid w:val="007F6B2A"/>
    <w:rsid w:val="008008AD"/>
    <w:rsid w:val="008033AD"/>
    <w:rsid w:val="00803D7F"/>
    <w:rsid w:val="00806394"/>
    <w:rsid w:val="0081163E"/>
    <w:rsid w:val="00824FC3"/>
    <w:rsid w:val="00825FEF"/>
    <w:rsid w:val="008264A7"/>
    <w:rsid w:val="00833E11"/>
    <w:rsid w:val="00835815"/>
    <w:rsid w:val="00836B43"/>
    <w:rsid w:val="00837079"/>
    <w:rsid w:val="00841A5B"/>
    <w:rsid w:val="00861846"/>
    <w:rsid w:val="008655F2"/>
    <w:rsid w:val="00867168"/>
    <w:rsid w:val="00870C1A"/>
    <w:rsid w:val="0087774C"/>
    <w:rsid w:val="0089258E"/>
    <w:rsid w:val="00896A59"/>
    <w:rsid w:val="008A33C6"/>
    <w:rsid w:val="008A638F"/>
    <w:rsid w:val="008B338A"/>
    <w:rsid w:val="008B6DDF"/>
    <w:rsid w:val="008C3672"/>
    <w:rsid w:val="008C6595"/>
    <w:rsid w:val="008D2F78"/>
    <w:rsid w:val="008E24BA"/>
    <w:rsid w:val="008E288E"/>
    <w:rsid w:val="008E4196"/>
    <w:rsid w:val="008E572A"/>
    <w:rsid w:val="008E5B17"/>
    <w:rsid w:val="008E6EA2"/>
    <w:rsid w:val="008F6731"/>
    <w:rsid w:val="00903A6F"/>
    <w:rsid w:val="009069C2"/>
    <w:rsid w:val="00911852"/>
    <w:rsid w:val="00913BE1"/>
    <w:rsid w:val="00913F5E"/>
    <w:rsid w:val="00914469"/>
    <w:rsid w:val="00914C8A"/>
    <w:rsid w:val="00921322"/>
    <w:rsid w:val="00932B8A"/>
    <w:rsid w:val="00934873"/>
    <w:rsid w:val="009367CD"/>
    <w:rsid w:val="00937C10"/>
    <w:rsid w:val="00947726"/>
    <w:rsid w:val="00952C8E"/>
    <w:rsid w:val="00953B5B"/>
    <w:rsid w:val="00970EFC"/>
    <w:rsid w:val="00971860"/>
    <w:rsid w:val="0097793E"/>
    <w:rsid w:val="00993A68"/>
    <w:rsid w:val="009A0C32"/>
    <w:rsid w:val="009A1623"/>
    <w:rsid w:val="009A4D41"/>
    <w:rsid w:val="009A5314"/>
    <w:rsid w:val="009A6C13"/>
    <w:rsid w:val="009A7D78"/>
    <w:rsid w:val="009B43D4"/>
    <w:rsid w:val="009B5649"/>
    <w:rsid w:val="009B71C5"/>
    <w:rsid w:val="009C289F"/>
    <w:rsid w:val="009C421B"/>
    <w:rsid w:val="009C5DD6"/>
    <w:rsid w:val="009C6699"/>
    <w:rsid w:val="009C772A"/>
    <w:rsid w:val="009D0F36"/>
    <w:rsid w:val="009D5C0C"/>
    <w:rsid w:val="009E0699"/>
    <w:rsid w:val="009E0A3E"/>
    <w:rsid w:val="009E4375"/>
    <w:rsid w:val="009F66EE"/>
    <w:rsid w:val="00A022B4"/>
    <w:rsid w:val="00A22832"/>
    <w:rsid w:val="00A27D1B"/>
    <w:rsid w:val="00A3767F"/>
    <w:rsid w:val="00A418EE"/>
    <w:rsid w:val="00A457C4"/>
    <w:rsid w:val="00A4707C"/>
    <w:rsid w:val="00A47EA8"/>
    <w:rsid w:val="00A50946"/>
    <w:rsid w:val="00A559CE"/>
    <w:rsid w:val="00A62A67"/>
    <w:rsid w:val="00A635CA"/>
    <w:rsid w:val="00A648EE"/>
    <w:rsid w:val="00A96B62"/>
    <w:rsid w:val="00AA030B"/>
    <w:rsid w:val="00AA636E"/>
    <w:rsid w:val="00AB79C2"/>
    <w:rsid w:val="00AC0BF6"/>
    <w:rsid w:val="00AC5868"/>
    <w:rsid w:val="00AC64C0"/>
    <w:rsid w:val="00AE11F0"/>
    <w:rsid w:val="00AE306F"/>
    <w:rsid w:val="00AF1663"/>
    <w:rsid w:val="00AF2BA7"/>
    <w:rsid w:val="00AF3F86"/>
    <w:rsid w:val="00B0118B"/>
    <w:rsid w:val="00B03368"/>
    <w:rsid w:val="00B05B99"/>
    <w:rsid w:val="00B1047D"/>
    <w:rsid w:val="00B130CC"/>
    <w:rsid w:val="00B14FBD"/>
    <w:rsid w:val="00B15BE4"/>
    <w:rsid w:val="00B173DD"/>
    <w:rsid w:val="00B20FB4"/>
    <w:rsid w:val="00B221C4"/>
    <w:rsid w:val="00B338BE"/>
    <w:rsid w:val="00B42C21"/>
    <w:rsid w:val="00B44075"/>
    <w:rsid w:val="00B4540A"/>
    <w:rsid w:val="00B45D6F"/>
    <w:rsid w:val="00B53801"/>
    <w:rsid w:val="00B612C6"/>
    <w:rsid w:val="00B61AC1"/>
    <w:rsid w:val="00B674E5"/>
    <w:rsid w:val="00B7594F"/>
    <w:rsid w:val="00B75BB8"/>
    <w:rsid w:val="00B83198"/>
    <w:rsid w:val="00B87D49"/>
    <w:rsid w:val="00B90867"/>
    <w:rsid w:val="00BA1020"/>
    <w:rsid w:val="00BA4470"/>
    <w:rsid w:val="00BA4972"/>
    <w:rsid w:val="00BA55E5"/>
    <w:rsid w:val="00BA6211"/>
    <w:rsid w:val="00BA68F9"/>
    <w:rsid w:val="00BA760A"/>
    <w:rsid w:val="00BB5457"/>
    <w:rsid w:val="00BB7E10"/>
    <w:rsid w:val="00BC1CBD"/>
    <w:rsid w:val="00BC432A"/>
    <w:rsid w:val="00BC59F9"/>
    <w:rsid w:val="00BD0883"/>
    <w:rsid w:val="00BD6257"/>
    <w:rsid w:val="00BD6646"/>
    <w:rsid w:val="00BE232C"/>
    <w:rsid w:val="00BE2EF2"/>
    <w:rsid w:val="00BF102A"/>
    <w:rsid w:val="00C0134A"/>
    <w:rsid w:val="00C32C04"/>
    <w:rsid w:val="00C36B94"/>
    <w:rsid w:val="00C45E94"/>
    <w:rsid w:val="00C51671"/>
    <w:rsid w:val="00C566EF"/>
    <w:rsid w:val="00C7147E"/>
    <w:rsid w:val="00C71A5A"/>
    <w:rsid w:val="00C72035"/>
    <w:rsid w:val="00C73295"/>
    <w:rsid w:val="00C823DA"/>
    <w:rsid w:val="00C83D54"/>
    <w:rsid w:val="00C874DF"/>
    <w:rsid w:val="00C90F3C"/>
    <w:rsid w:val="00C9457C"/>
    <w:rsid w:val="00CA1B3B"/>
    <w:rsid w:val="00CB55B3"/>
    <w:rsid w:val="00CC2E78"/>
    <w:rsid w:val="00CC3C26"/>
    <w:rsid w:val="00CD257A"/>
    <w:rsid w:val="00CE3CFD"/>
    <w:rsid w:val="00CE68F6"/>
    <w:rsid w:val="00CF772C"/>
    <w:rsid w:val="00CF7990"/>
    <w:rsid w:val="00D0040A"/>
    <w:rsid w:val="00D008C9"/>
    <w:rsid w:val="00D02BF9"/>
    <w:rsid w:val="00D05179"/>
    <w:rsid w:val="00D12F9C"/>
    <w:rsid w:val="00D16D08"/>
    <w:rsid w:val="00D25B02"/>
    <w:rsid w:val="00D2711C"/>
    <w:rsid w:val="00D34CC9"/>
    <w:rsid w:val="00D3547B"/>
    <w:rsid w:val="00D40199"/>
    <w:rsid w:val="00D74DD7"/>
    <w:rsid w:val="00D779CB"/>
    <w:rsid w:val="00D80DAF"/>
    <w:rsid w:val="00D8178E"/>
    <w:rsid w:val="00D84C5F"/>
    <w:rsid w:val="00D90F3F"/>
    <w:rsid w:val="00D94102"/>
    <w:rsid w:val="00DA163B"/>
    <w:rsid w:val="00DA253D"/>
    <w:rsid w:val="00DB0047"/>
    <w:rsid w:val="00DD1BF5"/>
    <w:rsid w:val="00DD3C5A"/>
    <w:rsid w:val="00DE52A1"/>
    <w:rsid w:val="00DE6ABA"/>
    <w:rsid w:val="00DE7CCB"/>
    <w:rsid w:val="00DF1C4C"/>
    <w:rsid w:val="00DF7952"/>
    <w:rsid w:val="00E019BE"/>
    <w:rsid w:val="00E051C2"/>
    <w:rsid w:val="00E11D30"/>
    <w:rsid w:val="00E14A66"/>
    <w:rsid w:val="00E2148E"/>
    <w:rsid w:val="00E271F3"/>
    <w:rsid w:val="00E32180"/>
    <w:rsid w:val="00E32F19"/>
    <w:rsid w:val="00E351CF"/>
    <w:rsid w:val="00E40F77"/>
    <w:rsid w:val="00E41986"/>
    <w:rsid w:val="00E429D9"/>
    <w:rsid w:val="00E458F3"/>
    <w:rsid w:val="00E5770A"/>
    <w:rsid w:val="00E642AA"/>
    <w:rsid w:val="00E72727"/>
    <w:rsid w:val="00E7432A"/>
    <w:rsid w:val="00E83CC7"/>
    <w:rsid w:val="00E950E8"/>
    <w:rsid w:val="00E956B7"/>
    <w:rsid w:val="00E96650"/>
    <w:rsid w:val="00EA2908"/>
    <w:rsid w:val="00EA78F8"/>
    <w:rsid w:val="00EB63EE"/>
    <w:rsid w:val="00EB7357"/>
    <w:rsid w:val="00EC1CA1"/>
    <w:rsid w:val="00EC3027"/>
    <w:rsid w:val="00EC4B58"/>
    <w:rsid w:val="00ED0FC2"/>
    <w:rsid w:val="00ED7102"/>
    <w:rsid w:val="00EE342E"/>
    <w:rsid w:val="00EF653C"/>
    <w:rsid w:val="00F006AA"/>
    <w:rsid w:val="00F03C36"/>
    <w:rsid w:val="00F051B0"/>
    <w:rsid w:val="00F0524D"/>
    <w:rsid w:val="00F059A2"/>
    <w:rsid w:val="00F26229"/>
    <w:rsid w:val="00F324BD"/>
    <w:rsid w:val="00F41F39"/>
    <w:rsid w:val="00F436F5"/>
    <w:rsid w:val="00F47405"/>
    <w:rsid w:val="00F5200D"/>
    <w:rsid w:val="00F544CE"/>
    <w:rsid w:val="00F57E26"/>
    <w:rsid w:val="00F62CDA"/>
    <w:rsid w:val="00F725C1"/>
    <w:rsid w:val="00F76B57"/>
    <w:rsid w:val="00F81F56"/>
    <w:rsid w:val="00F82D56"/>
    <w:rsid w:val="00F87E1D"/>
    <w:rsid w:val="00F92370"/>
    <w:rsid w:val="00F92EDE"/>
    <w:rsid w:val="00FA0BCD"/>
    <w:rsid w:val="00FB0D9D"/>
    <w:rsid w:val="00FB3DE3"/>
    <w:rsid w:val="00FB6C00"/>
    <w:rsid w:val="00FC34ED"/>
    <w:rsid w:val="00FC548F"/>
    <w:rsid w:val="00FD35DF"/>
    <w:rsid w:val="00FE1084"/>
    <w:rsid w:val="00FE6862"/>
    <w:rsid w:val="00FF1F44"/>
    <w:rsid w:val="00FF572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14:docId w14:val="00421B66"/>
  <w15:docId w15:val="{2A4A2F4B-EAAC-4A51-A546-8C7096CD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01"/>
    <w:pPr>
      <w:adjustRightInd w:val="0"/>
      <w:spacing w:line="276" w:lineRule="auto"/>
    </w:pPr>
    <w:rPr>
      <w:rFonts w:ascii="Arial" w:eastAsia="Arial" w:hAnsi="Arial" w:cs="Arial"/>
      <w:sz w:val="21"/>
      <w:szCs w:val="21"/>
    </w:rPr>
  </w:style>
  <w:style w:type="paragraph" w:styleId="Heading1">
    <w:name w:val="heading 1"/>
    <w:basedOn w:val="Normal"/>
    <w:next w:val="Normal"/>
    <w:qFormat/>
    <w:rsid w:val="00DD3C5A"/>
    <w:pPr>
      <w:keepNext/>
      <w:spacing w:before="240" w:after="60"/>
      <w:outlineLvl w:val="0"/>
    </w:pPr>
    <w:rPr>
      <w:b/>
      <w:bCs/>
      <w:kern w:val="32"/>
      <w:sz w:val="32"/>
      <w:szCs w:val="32"/>
    </w:rPr>
  </w:style>
  <w:style w:type="paragraph" w:styleId="Heading2">
    <w:name w:val="heading 2"/>
    <w:basedOn w:val="Normal"/>
    <w:next w:val="Normal"/>
    <w:qFormat/>
    <w:rsid w:val="00DD3C5A"/>
    <w:pPr>
      <w:keepNext/>
      <w:spacing w:before="240" w:after="60"/>
      <w:outlineLvl w:val="1"/>
    </w:pPr>
    <w:rPr>
      <w:b/>
      <w:bCs/>
      <w:i/>
      <w:iCs/>
      <w:sz w:val="28"/>
      <w:szCs w:val="28"/>
    </w:rPr>
  </w:style>
  <w:style w:type="paragraph" w:styleId="Heading3">
    <w:name w:val="heading 3"/>
    <w:basedOn w:val="Normal"/>
    <w:next w:val="Normal"/>
    <w:qFormat/>
    <w:rsid w:val="00DD3C5A"/>
    <w:pPr>
      <w:keepNext/>
      <w:spacing w:before="240" w:after="60"/>
      <w:outlineLvl w:val="2"/>
    </w:pPr>
    <w:rPr>
      <w:b/>
      <w:bCs/>
      <w:sz w:val="26"/>
      <w:szCs w:val="26"/>
    </w:rPr>
  </w:style>
  <w:style w:type="paragraph" w:styleId="Heading4">
    <w:name w:val="heading 4"/>
    <w:basedOn w:val="Normal"/>
    <w:next w:val="Normal"/>
    <w:qFormat/>
    <w:rsid w:val="00DD3C5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DD3C5A"/>
    <w:pPr>
      <w:spacing w:before="240" w:after="60"/>
      <w:outlineLvl w:val="4"/>
    </w:pPr>
    <w:rPr>
      <w:b/>
      <w:bCs/>
      <w:i/>
      <w:iCs/>
      <w:sz w:val="26"/>
      <w:szCs w:val="26"/>
    </w:rPr>
  </w:style>
  <w:style w:type="paragraph" w:styleId="Heading6">
    <w:name w:val="heading 6"/>
    <w:basedOn w:val="Normal"/>
    <w:next w:val="Normal"/>
    <w:qFormat/>
    <w:rsid w:val="00DD3C5A"/>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DD3C5A"/>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DD3C5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DD3C5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01F01"/>
    <w:pPr>
      <w:spacing w:after="240"/>
      <w:jc w:val="both"/>
    </w:pPr>
    <w:rPr>
      <w:rFonts w:cs="Times New Roman"/>
    </w:rPr>
  </w:style>
  <w:style w:type="character" w:customStyle="1" w:styleId="BodyChar">
    <w:name w:val="Body Char"/>
    <w:link w:val="Body"/>
    <w:rsid w:val="001041A6"/>
    <w:rPr>
      <w:rFonts w:ascii="Arial" w:eastAsia="Arial" w:hAnsi="Arial" w:cs="Arial"/>
      <w:sz w:val="21"/>
      <w:szCs w:val="21"/>
      <w:lang w:eastAsia="en-GB"/>
    </w:rPr>
  </w:style>
  <w:style w:type="paragraph" w:styleId="Footer">
    <w:name w:val="footer"/>
    <w:basedOn w:val="Normal"/>
    <w:link w:val="FooterChar"/>
    <w:uiPriority w:val="99"/>
    <w:rsid w:val="00DD3C5A"/>
    <w:pPr>
      <w:tabs>
        <w:tab w:val="center" w:pos="4706"/>
        <w:tab w:val="right" w:pos="9412"/>
      </w:tabs>
    </w:pPr>
    <w:rPr>
      <w:rFonts w:cs="Times New Roman"/>
      <w:sz w:val="16"/>
      <w:szCs w:val="16"/>
    </w:rPr>
  </w:style>
  <w:style w:type="paragraph" w:styleId="Header">
    <w:name w:val="header"/>
    <w:aliases w:val="Header Char1 Char,Header Char Char Char"/>
    <w:basedOn w:val="Normal"/>
    <w:link w:val="HeaderChar"/>
    <w:rsid w:val="00DD3C5A"/>
    <w:rPr>
      <w:rFonts w:cs="Times New Roman"/>
    </w:rPr>
  </w:style>
  <w:style w:type="paragraph" w:styleId="TOC1">
    <w:name w:val="toc 1"/>
    <w:basedOn w:val="Normal"/>
    <w:next w:val="Normal"/>
    <w:uiPriority w:val="39"/>
    <w:rsid w:val="00DD3C5A"/>
    <w:pPr>
      <w:tabs>
        <w:tab w:val="left" w:pos="992"/>
        <w:tab w:val="right" w:pos="9412"/>
      </w:tabs>
      <w:spacing w:line="360" w:lineRule="auto"/>
      <w:ind w:left="992" w:hanging="992"/>
      <w:jc w:val="both"/>
    </w:pPr>
    <w:rPr>
      <w:b/>
      <w:bCs/>
    </w:rPr>
  </w:style>
  <w:style w:type="paragraph" w:styleId="TOC2">
    <w:name w:val="toc 2"/>
    <w:basedOn w:val="Normal"/>
    <w:next w:val="Normal"/>
    <w:uiPriority w:val="39"/>
    <w:rsid w:val="00DD3C5A"/>
    <w:pPr>
      <w:tabs>
        <w:tab w:val="left" w:pos="992"/>
        <w:tab w:val="right" w:pos="9412"/>
      </w:tabs>
      <w:spacing w:line="360" w:lineRule="auto"/>
      <w:ind w:left="1984" w:hanging="992"/>
      <w:jc w:val="both"/>
    </w:pPr>
    <w:rPr>
      <w:b/>
      <w:bCs/>
    </w:rPr>
  </w:style>
  <w:style w:type="paragraph" w:styleId="TOC3">
    <w:name w:val="toc 3"/>
    <w:basedOn w:val="Normal"/>
    <w:next w:val="Normal"/>
    <w:uiPriority w:val="39"/>
    <w:rsid w:val="00DD3C5A"/>
    <w:pPr>
      <w:tabs>
        <w:tab w:val="left" w:pos="992"/>
        <w:tab w:val="right" w:pos="9412"/>
      </w:tabs>
      <w:spacing w:line="360" w:lineRule="auto"/>
      <w:ind w:left="1984" w:hanging="992"/>
      <w:jc w:val="both"/>
    </w:pPr>
    <w:rPr>
      <w:b/>
      <w:bCs/>
    </w:rPr>
  </w:style>
  <w:style w:type="paragraph" w:styleId="TOC4">
    <w:name w:val="toc 4"/>
    <w:basedOn w:val="Normal"/>
    <w:next w:val="Normal"/>
    <w:uiPriority w:val="39"/>
    <w:rsid w:val="00DD3C5A"/>
    <w:pPr>
      <w:tabs>
        <w:tab w:val="left" w:pos="992"/>
        <w:tab w:val="right" w:pos="9412"/>
      </w:tabs>
      <w:spacing w:line="360" w:lineRule="auto"/>
      <w:ind w:left="1984" w:hanging="992"/>
      <w:jc w:val="both"/>
    </w:pPr>
    <w:rPr>
      <w:b/>
    </w:rPr>
  </w:style>
  <w:style w:type="character" w:styleId="FootnoteReference">
    <w:name w:val="footnote reference"/>
    <w:uiPriority w:val="99"/>
    <w:semiHidden/>
    <w:rsid w:val="00DD3C5A"/>
    <w:rPr>
      <w:rFonts w:ascii="Arial" w:hAnsi="Arial" w:cs="Arial"/>
      <w:color w:val="auto"/>
      <w:sz w:val="16"/>
      <w:szCs w:val="16"/>
      <w:u w:val="none"/>
      <w:vertAlign w:val="superscript"/>
    </w:rPr>
  </w:style>
  <w:style w:type="paragraph" w:styleId="FootnoteText">
    <w:name w:val="footnote text"/>
    <w:basedOn w:val="Normal"/>
    <w:link w:val="FootnoteTextChar"/>
    <w:semiHidden/>
    <w:rsid w:val="00DD3C5A"/>
    <w:pPr>
      <w:jc w:val="both"/>
    </w:pPr>
    <w:rPr>
      <w:rFonts w:cs="Times New Roman"/>
      <w:sz w:val="16"/>
      <w:szCs w:val="16"/>
    </w:rPr>
  </w:style>
  <w:style w:type="character" w:styleId="EndnoteReference">
    <w:name w:val="endnote reference"/>
    <w:semiHidden/>
    <w:rsid w:val="00DD3C5A"/>
    <w:rPr>
      <w:rFonts w:ascii="Arial" w:hAnsi="Arial" w:cs="Arial"/>
      <w:color w:val="auto"/>
      <w:sz w:val="16"/>
      <w:szCs w:val="16"/>
      <w:u w:val="none"/>
      <w:vertAlign w:val="superscript"/>
    </w:rPr>
  </w:style>
  <w:style w:type="paragraph" w:styleId="EndnoteText">
    <w:name w:val="endnote text"/>
    <w:basedOn w:val="Normal"/>
    <w:semiHidden/>
    <w:rsid w:val="00DD3C5A"/>
    <w:pPr>
      <w:jc w:val="both"/>
    </w:pPr>
    <w:rPr>
      <w:sz w:val="16"/>
      <w:szCs w:val="16"/>
    </w:rPr>
  </w:style>
  <w:style w:type="character" w:styleId="PageNumber">
    <w:name w:val="page number"/>
    <w:semiHidden/>
    <w:rsid w:val="00731306"/>
    <w:rPr>
      <w:rFonts w:ascii="Arial" w:hAnsi="Arial" w:cs="Arial"/>
      <w:color w:val="auto"/>
      <w:sz w:val="16"/>
      <w:szCs w:val="16"/>
      <w:u w:val="none"/>
    </w:rPr>
  </w:style>
  <w:style w:type="character" w:styleId="BookTitle">
    <w:name w:val="Book Title"/>
    <w:uiPriority w:val="33"/>
    <w:qFormat/>
    <w:rsid w:val="003350A9"/>
    <w:rPr>
      <w:b/>
      <w:bCs/>
      <w:smallCaps/>
      <w:spacing w:val="5"/>
    </w:rPr>
  </w:style>
  <w:style w:type="paragraph" w:styleId="Caption">
    <w:name w:val="caption"/>
    <w:basedOn w:val="Normal"/>
    <w:next w:val="Normal"/>
    <w:qFormat/>
    <w:rsid w:val="003350A9"/>
    <w:rPr>
      <w:b/>
      <w:bCs/>
      <w:sz w:val="20"/>
      <w:szCs w:val="20"/>
    </w:rPr>
  </w:style>
  <w:style w:type="character" w:styleId="Emphasis">
    <w:name w:val="Emphasis"/>
    <w:qFormat/>
    <w:rsid w:val="003350A9"/>
    <w:rPr>
      <w:i/>
      <w:iCs/>
    </w:rPr>
  </w:style>
  <w:style w:type="character" w:styleId="IntenseEmphasis">
    <w:name w:val="Intense Emphasis"/>
    <w:uiPriority w:val="21"/>
    <w:qFormat/>
    <w:rsid w:val="003350A9"/>
    <w:rPr>
      <w:b/>
      <w:bCs/>
      <w:i/>
      <w:iCs/>
      <w:color w:val="4F81BD"/>
    </w:rPr>
  </w:style>
  <w:style w:type="paragraph" w:styleId="IntenseQuote">
    <w:name w:val="Intense Quote"/>
    <w:basedOn w:val="Normal"/>
    <w:next w:val="Normal"/>
    <w:link w:val="IntenseQuoteChar"/>
    <w:uiPriority w:val="30"/>
    <w:qFormat/>
    <w:rsid w:val="003350A9"/>
    <w:pPr>
      <w:pBdr>
        <w:bottom w:val="single" w:sz="4" w:space="4" w:color="4F81BD"/>
      </w:pBdr>
      <w:spacing w:before="200" w:after="280"/>
      <w:ind w:left="936" w:right="936"/>
    </w:pPr>
    <w:rPr>
      <w:rFonts w:eastAsia="Times New Roman" w:cs="Times New Roman"/>
      <w:b/>
      <w:bCs/>
      <w:i/>
      <w:iCs/>
      <w:color w:val="4F81BD"/>
    </w:rPr>
  </w:style>
  <w:style w:type="character" w:customStyle="1" w:styleId="IntenseQuoteChar">
    <w:name w:val="Intense Quote Char"/>
    <w:link w:val="IntenseQuote"/>
    <w:uiPriority w:val="30"/>
    <w:rsid w:val="003350A9"/>
    <w:rPr>
      <w:rFonts w:ascii="Arial" w:hAnsi="Arial" w:cs="Arial"/>
      <w:b/>
      <w:bCs/>
      <w:i/>
      <w:iCs/>
      <w:color w:val="4F81BD"/>
      <w:sz w:val="21"/>
      <w:szCs w:val="21"/>
    </w:rPr>
  </w:style>
  <w:style w:type="character" w:styleId="IntenseReference">
    <w:name w:val="Intense Reference"/>
    <w:uiPriority w:val="32"/>
    <w:qFormat/>
    <w:rsid w:val="003350A9"/>
    <w:rPr>
      <w:b/>
      <w:bCs/>
      <w:smallCaps/>
      <w:color w:val="C0504D"/>
      <w:spacing w:val="5"/>
      <w:u w:val="single"/>
    </w:rPr>
  </w:style>
  <w:style w:type="paragraph" w:styleId="ListParagraph">
    <w:name w:val="List Paragraph"/>
    <w:basedOn w:val="Normal"/>
    <w:uiPriority w:val="34"/>
    <w:qFormat/>
    <w:rsid w:val="003350A9"/>
    <w:pPr>
      <w:ind w:left="720"/>
    </w:pPr>
  </w:style>
  <w:style w:type="paragraph" w:styleId="NoSpacing">
    <w:name w:val="No Spacing"/>
    <w:qFormat/>
    <w:rsid w:val="003350A9"/>
    <w:rPr>
      <w:rFonts w:ascii="Arial" w:hAnsi="Arial" w:cs="Arial"/>
      <w:sz w:val="21"/>
      <w:szCs w:val="21"/>
    </w:rPr>
  </w:style>
  <w:style w:type="paragraph" w:styleId="Quote">
    <w:name w:val="Quote"/>
    <w:basedOn w:val="Normal"/>
    <w:next w:val="Normal"/>
    <w:link w:val="QuoteChar"/>
    <w:uiPriority w:val="29"/>
    <w:qFormat/>
    <w:rsid w:val="003350A9"/>
    <w:rPr>
      <w:rFonts w:eastAsia="Times New Roman" w:cs="Times New Roman"/>
      <w:i/>
      <w:iCs/>
      <w:color w:val="000000"/>
    </w:rPr>
  </w:style>
  <w:style w:type="character" w:customStyle="1" w:styleId="QuoteChar">
    <w:name w:val="Quote Char"/>
    <w:link w:val="Quote"/>
    <w:uiPriority w:val="29"/>
    <w:rsid w:val="003350A9"/>
    <w:rPr>
      <w:rFonts w:ascii="Arial" w:hAnsi="Arial" w:cs="Arial"/>
      <w:i/>
      <w:iCs/>
      <w:color w:val="000000"/>
      <w:sz w:val="21"/>
      <w:szCs w:val="21"/>
    </w:rPr>
  </w:style>
  <w:style w:type="character" w:styleId="Strong">
    <w:name w:val="Strong"/>
    <w:uiPriority w:val="22"/>
    <w:qFormat/>
    <w:rsid w:val="003350A9"/>
    <w:rPr>
      <w:b/>
      <w:bCs/>
    </w:rPr>
  </w:style>
  <w:style w:type="paragraph" w:styleId="Subtitle">
    <w:name w:val="Subtitle"/>
    <w:basedOn w:val="Normal"/>
    <w:next w:val="Normal"/>
    <w:link w:val="SubtitleChar"/>
    <w:qFormat/>
    <w:rsid w:val="003350A9"/>
    <w:pPr>
      <w:spacing w:after="60"/>
      <w:jc w:val="center"/>
    </w:pPr>
    <w:rPr>
      <w:rFonts w:ascii="Cambria" w:eastAsia="Times New Roman" w:hAnsi="Cambria" w:cs="Times New Roman"/>
      <w:sz w:val="24"/>
      <w:szCs w:val="24"/>
    </w:rPr>
  </w:style>
  <w:style w:type="character" w:customStyle="1" w:styleId="SubtitleChar">
    <w:name w:val="Subtitle Char"/>
    <w:link w:val="Subtitle"/>
    <w:rsid w:val="003350A9"/>
    <w:rPr>
      <w:rFonts w:ascii="Cambria" w:hAnsi="Cambria"/>
      <w:sz w:val="24"/>
      <w:szCs w:val="24"/>
      <w:lang w:eastAsia="en-GB"/>
    </w:rPr>
  </w:style>
  <w:style w:type="character" w:styleId="SubtleEmphasis">
    <w:name w:val="Subtle Emphasis"/>
    <w:uiPriority w:val="19"/>
    <w:qFormat/>
    <w:rsid w:val="003350A9"/>
    <w:rPr>
      <w:i/>
      <w:iCs/>
      <w:color w:val="808080"/>
    </w:rPr>
  </w:style>
  <w:style w:type="character" w:styleId="SubtleReference">
    <w:name w:val="Subtle Reference"/>
    <w:uiPriority w:val="31"/>
    <w:qFormat/>
    <w:rsid w:val="003350A9"/>
    <w:rPr>
      <w:smallCaps/>
      <w:color w:val="C0504D"/>
      <w:u w:val="single"/>
    </w:rPr>
  </w:style>
  <w:style w:type="paragraph" w:styleId="Title">
    <w:name w:val="Title"/>
    <w:basedOn w:val="Normal"/>
    <w:next w:val="Normal"/>
    <w:link w:val="TitleChar"/>
    <w:qFormat/>
    <w:rsid w:val="003350A9"/>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rsid w:val="003350A9"/>
    <w:rPr>
      <w:rFonts w:ascii="Cambria" w:hAnsi="Cambria"/>
      <w:b/>
      <w:bCs/>
      <w:kern w:val="28"/>
      <w:sz w:val="32"/>
      <w:szCs w:val="32"/>
      <w:lang w:eastAsia="en-GB"/>
    </w:rPr>
  </w:style>
  <w:style w:type="paragraph" w:styleId="TOCHeading">
    <w:name w:val="TOC Heading"/>
    <w:basedOn w:val="Heading1"/>
    <w:next w:val="Normal"/>
    <w:uiPriority w:val="39"/>
    <w:qFormat/>
    <w:rsid w:val="003350A9"/>
    <w:pPr>
      <w:outlineLvl w:val="9"/>
    </w:pPr>
    <w:rPr>
      <w:rFonts w:ascii="Cambria" w:eastAsia="Times New Roman" w:hAnsi="Cambria" w:cs="Times New Roman"/>
    </w:rPr>
  </w:style>
  <w:style w:type="paragraph" w:styleId="TOC5">
    <w:name w:val="toc 5"/>
    <w:basedOn w:val="Normal"/>
    <w:next w:val="Normal"/>
    <w:uiPriority w:val="39"/>
    <w:rsid w:val="0061771F"/>
    <w:pPr>
      <w:ind w:left="840"/>
    </w:pPr>
  </w:style>
  <w:style w:type="paragraph" w:styleId="TOC6">
    <w:name w:val="toc 6"/>
    <w:basedOn w:val="Normal"/>
    <w:next w:val="Normal"/>
    <w:uiPriority w:val="39"/>
    <w:rsid w:val="0061771F"/>
    <w:pPr>
      <w:ind w:left="1050"/>
    </w:pPr>
  </w:style>
  <w:style w:type="paragraph" w:customStyle="1" w:styleId="AgreedTerms">
    <w:name w:val="Agreed Terms"/>
    <w:basedOn w:val="Body"/>
    <w:next w:val="Body"/>
    <w:uiPriority w:val="99"/>
    <w:qFormat/>
    <w:rsid w:val="00601F01"/>
    <w:rPr>
      <w:b/>
      <w:bCs/>
    </w:rPr>
  </w:style>
  <w:style w:type="paragraph" w:customStyle="1" w:styleId="AgreementTitle">
    <w:name w:val="Agreement Title"/>
    <w:basedOn w:val="Body"/>
    <w:next w:val="Body"/>
    <w:qFormat/>
    <w:rsid w:val="00601F01"/>
    <w:rPr>
      <w:b/>
      <w:bCs/>
      <w:sz w:val="28"/>
      <w:szCs w:val="28"/>
    </w:rPr>
  </w:style>
  <w:style w:type="paragraph" w:customStyle="1" w:styleId="DateTitle">
    <w:name w:val="Date Title"/>
    <w:basedOn w:val="Body"/>
    <w:next w:val="Body"/>
    <w:uiPriority w:val="99"/>
    <w:qFormat/>
    <w:rsid w:val="00601F01"/>
    <w:rPr>
      <w:b/>
      <w:bCs/>
    </w:rPr>
  </w:style>
  <w:style w:type="paragraph" w:customStyle="1" w:styleId="Introduction">
    <w:name w:val="Introduction"/>
    <w:basedOn w:val="Body"/>
    <w:uiPriority w:val="99"/>
    <w:qFormat/>
    <w:rsid w:val="00601F01"/>
    <w:pPr>
      <w:numPr>
        <w:numId w:val="2"/>
      </w:numPr>
    </w:pPr>
  </w:style>
  <w:style w:type="paragraph" w:customStyle="1" w:styleId="IntroductionTitle">
    <w:name w:val="Introduction Title"/>
    <w:basedOn w:val="Body"/>
    <w:next w:val="Introduction"/>
    <w:uiPriority w:val="99"/>
    <w:qFormat/>
    <w:rsid w:val="00601F01"/>
    <w:rPr>
      <w:b/>
      <w:bCs/>
    </w:rPr>
  </w:style>
  <w:style w:type="paragraph" w:customStyle="1" w:styleId="Parties">
    <w:name w:val="Parties"/>
    <w:basedOn w:val="Body"/>
    <w:uiPriority w:val="99"/>
    <w:qFormat/>
    <w:rsid w:val="00601F01"/>
    <w:pPr>
      <w:numPr>
        <w:numId w:val="3"/>
      </w:numPr>
    </w:pPr>
  </w:style>
  <w:style w:type="paragraph" w:customStyle="1" w:styleId="PartiesTitle">
    <w:name w:val="Parties Title"/>
    <w:basedOn w:val="Body"/>
    <w:next w:val="Parties"/>
    <w:uiPriority w:val="99"/>
    <w:qFormat/>
    <w:rsid w:val="00601F01"/>
    <w:rPr>
      <w:b/>
      <w:bCs/>
    </w:rPr>
  </w:style>
  <w:style w:type="paragraph" w:customStyle="1" w:styleId="Body1">
    <w:name w:val="Body 1"/>
    <w:basedOn w:val="Body"/>
    <w:link w:val="Body1Char"/>
    <w:qFormat/>
    <w:rsid w:val="00601F01"/>
    <w:pPr>
      <w:tabs>
        <w:tab w:val="left" w:pos="1700"/>
      </w:tabs>
      <w:ind w:left="992"/>
    </w:pPr>
  </w:style>
  <w:style w:type="paragraph" w:customStyle="1" w:styleId="Level1">
    <w:name w:val="Level 1"/>
    <w:basedOn w:val="Body1"/>
    <w:next w:val="Body1"/>
    <w:uiPriority w:val="99"/>
    <w:qFormat/>
    <w:rsid w:val="00601F01"/>
    <w:pPr>
      <w:numPr>
        <w:numId w:val="4"/>
      </w:numPr>
      <w:tabs>
        <w:tab w:val="clear" w:pos="1700"/>
      </w:tabs>
    </w:pPr>
  </w:style>
  <w:style w:type="character" w:customStyle="1" w:styleId="Level1asheadingtext">
    <w:name w:val="Level 1 as heading (text)"/>
    <w:uiPriority w:val="99"/>
    <w:qFormat/>
    <w:rsid w:val="00601F01"/>
    <w:rPr>
      <w:b/>
      <w:bCs/>
    </w:rPr>
  </w:style>
  <w:style w:type="paragraph" w:customStyle="1" w:styleId="Body2">
    <w:name w:val="Body 2"/>
    <w:basedOn w:val="Body"/>
    <w:qFormat/>
    <w:rsid w:val="00601F01"/>
    <w:pPr>
      <w:tabs>
        <w:tab w:val="left" w:pos="1700"/>
      </w:tabs>
      <w:ind w:left="992"/>
    </w:pPr>
  </w:style>
  <w:style w:type="paragraph" w:customStyle="1" w:styleId="Level2">
    <w:name w:val="Level 2"/>
    <w:basedOn w:val="Body2"/>
    <w:next w:val="Body2"/>
    <w:link w:val="Level2CharChar"/>
    <w:qFormat/>
    <w:rsid w:val="00601F01"/>
    <w:pPr>
      <w:numPr>
        <w:ilvl w:val="1"/>
        <w:numId w:val="4"/>
      </w:numPr>
      <w:tabs>
        <w:tab w:val="clear" w:pos="1700"/>
      </w:tabs>
    </w:pPr>
  </w:style>
  <w:style w:type="character" w:customStyle="1" w:styleId="Level2asheadingtext">
    <w:name w:val="Level 2 as heading (text)"/>
    <w:uiPriority w:val="99"/>
    <w:qFormat/>
    <w:rsid w:val="00601F01"/>
    <w:rPr>
      <w:b/>
      <w:bCs/>
    </w:rPr>
  </w:style>
  <w:style w:type="paragraph" w:customStyle="1" w:styleId="Body3">
    <w:name w:val="Body 3"/>
    <w:basedOn w:val="Body"/>
    <w:qFormat/>
    <w:rsid w:val="00601F01"/>
    <w:pPr>
      <w:tabs>
        <w:tab w:val="left" w:pos="1000"/>
        <w:tab w:val="left" w:pos="1700"/>
      </w:tabs>
      <w:ind w:left="1984"/>
    </w:pPr>
  </w:style>
  <w:style w:type="paragraph" w:customStyle="1" w:styleId="Level3">
    <w:name w:val="Level 3"/>
    <w:basedOn w:val="Body3"/>
    <w:next w:val="Body3"/>
    <w:link w:val="Level3Char"/>
    <w:qFormat/>
    <w:rsid w:val="00601F01"/>
    <w:pPr>
      <w:numPr>
        <w:ilvl w:val="2"/>
        <w:numId w:val="4"/>
      </w:numPr>
      <w:tabs>
        <w:tab w:val="clear" w:pos="1000"/>
        <w:tab w:val="clear" w:pos="1700"/>
      </w:tabs>
    </w:pPr>
  </w:style>
  <w:style w:type="character" w:customStyle="1" w:styleId="Level3asheadingtext">
    <w:name w:val="Level 3 as heading (text)"/>
    <w:uiPriority w:val="99"/>
    <w:qFormat/>
    <w:rsid w:val="00601F01"/>
    <w:rPr>
      <w:b/>
      <w:bCs/>
    </w:rPr>
  </w:style>
  <w:style w:type="paragraph" w:customStyle="1" w:styleId="Body4">
    <w:name w:val="Body 4"/>
    <w:basedOn w:val="Body"/>
    <w:qFormat/>
    <w:rsid w:val="00601F01"/>
    <w:pPr>
      <w:tabs>
        <w:tab w:val="left" w:pos="1000"/>
        <w:tab w:val="left" w:pos="1700"/>
      </w:tabs>
      <w:ind w:left="2693"/>
    </w:pPr>
  </w:style>
  <w:style w:type="paragraph" w:customStyle="1" w:styleId="Level4">
    <w:name w:val="Level 4"/>
    <w:basedOn w:val="Body4"/>
    <w:next w:val="Body4"/>
    <w:qFormat/>
    <w:rsid w:val="00601F01"/>
    <w:pPr>
      <w:numPr>
        <w:ilvl w:val="3"/>
        <w:numId w:val="4"/>
      </w:numPr>
      <w:tabs>
        <w:tab w:val="clear" w:pos="1000"/>
        <w:tab w:val="clear" w:pos="1700"/>
      </w:tabs>
    </w:pPr>
  </w:style>
  <w:style w:type="character" w:customStyle="1" w:styleId="Level4asheadingtext">
    <w:name w:val="Level 4 as heading (text)"/>
    <w:uiPriority w:val="99"/>
    <w:qFormat/>
    <w:rsid w:val="00601F01"/>
    <w:rPr>
      <w:b/>
      <w:bCs/>
    </w:rPr>
  </w:style>
  <w:style w:type="paragraph" w:customStyle="1" w:styleId="Body5">
    <w:name w:val="Body 5"/>
    <w:basedOn w:val="Body"/>
    <w:uiPriority w:val="99"/>
    <w:qFormat/>
    <w:rsid w:val="00601F01"/>
    <w:pPr>
      <w:tabs>
        <w:tab w:val="left" w:pos="1000"/>
        <w:tab w:val="left" w:pos="1700"/>
      </w:tabs>
      <w:ind w:left="2693"/>
    </w:pPr>
  </w:style>
  <w:style w:type="paragraph" w:customStyle="1" w:styleId="Level5">
    <w:name w:val="Level 5"/>
    <w:basedOn w:val="Body5"/>
    <w:next w:val="Body5"/>
    <w:link w:val="Level5Char"/>
    <w:qFormat/>
    <w:rsid w:val="00601F01"/>
    <w:pPr>
      <w:numPr>
        <w:ilvl w:val="4"/>
        <w:numId w:val="4"/>
      </w:numPr>
      <w:tabs>
        <w:tab w:val="clear" w:pos="1000"/>
        <w:tab w:val="clear" w:pos="1700"/>
      </w:tabs>
    </w:pPr>
  </w:style>
  <w:style w:type="character" w:customStyle="1" w:styleId="Level5asheadingtext">
    <w:name w:val="Level 5 as heading (text)"/>
    <w:uiPriority w:val="99"/>
    <w:qFormat/>
    <w:rsid w:val="00601F01"/>
    <w:rPr>
      <w:b/>
      <w:bCs/>
    </w:rPr>
  </w:style>
  <w:style w:type="paragraph" w:customStyle="1" w:styleId="Body6">
    <w:name w:val="Body 6"/>
    <w:basedOn w:val="Body"/>
    <w:uiPriority w:val="99"/>
    <w:qFormat/>
    <w:rsid w:val="00601F01"/>
    <w:pPr>
      <w:tabs>
        <w:tab w:val="left" w:pos="1000"/>
        <w:tab w:val="left" w:pos="1700"/>
      </w:tabs>
      <w:ind w:left="2693"/>
    </w:pPr>
  </w:style>
  <w:style w:type="paragraph" w:customStyle="1" w:styleId="Level6">
    <w:name w:val="Level 6"/>
    <w:basedOn w:val="Body6"/>
    <w:next w:val="Body6"/>
    <w:qFormat/>
    <w:rsid w:val="00601F01"/>
    <w:pPr>
      <w:numPr>
        <w:ilvl w:val="5"/>
        <w:numId w:val="4"/>
      </w:numPr>
      <w:tabs>
        <w:tab w:val="clear" w:pos="1000"/>
        <w:tab w:val="clear" w:pos="1700"/>
      </w:tabs>
    </w:pPr>
  </w:style>
  <w:style w:type="character" w:customStyle="1" w:styleId="Level6asheadingtext">
    <w:name w:val="Level 6 as heading (text)"/>
    <w:uiPriority w:val="99"/>
    <w:qFormat/>
    <w:rsid w:val="00601F01"/>
    <w:rPr>
      <w:b/>
      <w:bCs/>
    </w:rPr>
  </w:style>
  <w:style w:type="paragraph" w:customStyle="1" w:styleId="Body7">
    <w:name w:val="Body 7"/>
    <w:basedOn w:val="Body"/>
    <w:uiPriority w:val="99"/>
    <w:qFormat/>
    <w:rsid w:val="00601F01"/>
    <w:pPr>
      <w:tabs>
        <w:tab w:val="left" w:pos="1000"/>
        <w:tab w:val="left" w:pos="1700"/>
      </w:tabs>
      <w:ind w:left="2693"/>
    </w:pPr>
  </w:style>
  <w:style w:type="paragraph" w:customStyle="1" w:styleId="Level7">
    <w:name w:val="Level 7"/>
    <w:basedOn w:val="Body7"/>
    <w:next w:val="Body7"/>
    <w:qFormat/>
    <w:rsid w:val="00601F01"/>
    <w:pPr>
      <w:numPr>
        <w:ilvl w:val="6"/>
        <w:numId w:val="4"/>
      </w:numPr>
      <w:tabs>
        <w:tab w:val="clear" w:pos="1000"/>
        <w:tab w:val="clear" w:pos="1700"/>
      </w:tabs>
    </w:pPr>
  </w:style>
  <w:style w:type="character" w:customStyle="1" w:styleId="Level7asheadingtext">
    <w:name w:val="Level 7 as heading (text)"/>
    <w:uiPriority w:val="99"/>
    <w:qFormat/>
    <w:rsid w:val="00601F01"/>
    <w:rPr>
      <w:b/>
      <w:bCs/>
    </w:rPr>
  </w:style>
  <w:style w:type="paragraph" w:customStyle="1" w:styleId="Bullet1">
    <w:name w:val="Bullet 1"/>
    <w:basedOn w:val="Body"/>
    <w:uiPriority w:val="99"/>
    <w:qFormat/>
    <w:rsid w:val="00601F01"/>
    <w:pPr>
      <w:numPr>
        <w:numId w:val="5"/>
      </w:numPr>
    </w:pPr>
  </w:style>
  <w:style w:type="paragraph" w:customStyle="1" w:styleId="Bullet2">
    <w:name w:val="Bullet 2"/>
    <w:basedOn w:val="Body"/>
    <w:uiPriority w:val="99"/>
    <w:qFormat/>
    <w:rsid w:val="00601F01"/>
    <w:pPr>
      <w:numPr>
        <w:ilvl w:val="1"/>
        <w:numId w:val="5"/>
      </w:numPr>
    </w:pPr>
  </w:style>
  <w:style w:type="paragraph" w:customStyle="1" w:styleId="Bullet3">
    <w:name w:val="Bullet 3"/>
    <w:basedOn w:val="Body"/>
    <w:uiPriority w:val="99"/>
    <w:qFormat/>
    <w:rsid w:val="00601F01"/>
    <w:pPr>
      <w:numPr>
        <w:ilvl w:val="2"/>
        <w:numId w:val="5"/>
      </w:numPr>
      <w:tabs>
        <w:tab w:val="left" w:pos="1980"/>
      </w:tabs>
    </w:pPr>
  </w:style>
  <w:style w:type="paragraph" w:customStyle="1" w:styleId="Bullet4">
    <w:name w:val="Bullet 4"/>
    <w:basedOn w:val="Body"/>
    <w:uiPriority w:val="99"/>
    <w:qFormat/>
    <w:rsid w:val="00601F01"/>
    <w:pPr>
      <w:numPr>
        <w:ilvl w:val="3"/>
        <w:numId w:val="5"/>
      </w:numPr>
      <w:tabs>
        <w:tab w:val="left" w:pos="2700"/>
      </w:tabs>
    </w:pPr>
  </w:style>
  <w:style w:type="character" w:customStyle="1" w:styleId="NoHeading2Text">
    <w:name w:val="No Heading 2 Text"/>
    <w:qFormat/>
    <w:rsid w:val="00AA030B"/>
    <w:rPr>
      <w:rFonts w:ascii="Arial" w:hAnsi="Arial" w:cs="Arial"/>
      <w:color w:val="auto"/>
      <w:sz w:val="21"/>
      <w:szCs w:val="21"/>
      <w:u w:val="none"/>
    </w:rPr>
  </w:style>
  <w:style w:type="character" w:styleId="Hyperlink">
    <w:name w:val="Hyperlink"/>
    <w:uiPriority w:val="99"/>
    <w:rsid w:val="00AA030B"/>
    <w:rPr>
      <w:rFonts w:ascii="Arial" w:hAnsi="Arial" w:cs="Arial"/>
      <w:color w:val="0000FF"/>
      <w:sz w:val="21"/>
      <w:szCs w:val="21"/>
      <w:u w:val="single" w:color="0000FF"/>
    </w:rPr>
  </w:style>
  <w:style w:type="paragraph" w:customStyle="1" w:styleId="Tabletext">
    <w:name w:val="Table text"/>
    <w:basedOn w:val="Normal"/>
    <w:qFormat/>
    <w:rsid w:val="00AA030B"/>
    <w:pPr>
      <w:numPr>
        <w:numId w:val="6"/>
      </w:numPr>
      <w:tabs>
        <w:tab w:val="clear" w:pos="1304"/>
        <w:tab w:val="num" w:pos="360"/>
      </w:tabs>
      <w:adjustRightInd/>
      <w:spacing w:after="160" w:line="240" w:lineRule="auto"/>
      <w:ind w:left="360" w:hanging="360"/>
    </w:pPr>
    <w:rPr>
      <w:rFonts w:eastAsia="Times New Roman" w:cs="Times New Roman"/>
      <w:sz w:val="20"/>
      <w:szCs w:val="20"/>
      <w:lang w:eastAsia="en-US"/>
    </w:rPr>
  </w:style>
  <w:style w:type="character" w:customStyle="1" w:styleId="Level3Char">
    <w:name w:val="Level 3 Char"/>
    <w:link w:val="Level3"/>
    <w:rsid w:val="00AA030B"/>
    <w:rPr>
      <w:rFonts w:ascii="Arial" w:eastAsia="Arial" w:hAnsi="Arial" w:cs="Arial"/>
      <w:sz w:val="21"/>
      <w:szCs w:val="21"/>
      <w:lang w:eastAsia="en-GB"/>
    </w:rPr>
  </w:style>
  <w:style w:type="character" w:customStyle="1" w:styleId="Body1Char">
    <w:name w:val="Body 1 Char"/>
    <w:link w:val="Body1"/>
    <w:locked/>
    <w:rsid w:val="00AA030B"/>
    <w:rPr>
      <w:rFonts w:ascii="Arial" w:eastAsia="Arial" w:hAnsi="Arial" w:cs="Arial"/>
      <w:sz w:val="21"/>
      <w:szCs w:val="21"/>
      <w:lang w:eastAsia="en-GB"/>
    </w:rPr>
  </w:style>
  <w:style w:type="character" w:customStyle="1" w:styleId="Level2CharChar">
    <w:name w:val="Level 2 Char Char"/>
    <w:link w:val="Level2"/>
    <w:locked/>
    <w:rsid w:val="00AA030B"/>
    <w:rPr>
      <w:rFonts w:ascii="Arial" w:eastAsia="Arial" w:hAnsi="Arial" w:cs="Arial"/>
      <w:sz w:val="21"/>
      <w:szCs w:val="21"/>
      <w:lang w:eastAsia="en-GB"/>
    </w:rPr>
  </w:style>
  <w:style w:type="character" w:customStyle="1" w:styleId="FooterChar">
    <w:name w:val="Footer Char"/>
    <w:link w:val="Footer"/>
    <w:uiPriority w:val="99"/>
    <w:locked/>
    <w:rsid w:val="00AA030B"/>
    <w:rPr>
      <w:rFonts w:ascii="Arial" w:eastAsia="Arial" w:hAnsi="Arial" w:cs="Arial"/>
      <w:sz w:val="16"/>
      <w:szCs w:val="16"/>
      <w:lang w:eastAsia="en-GB"/>
    </w:rPr>
  </w:style>
  <w:style w:type="character" w:customStyle="1" w:styleId="Level2Char">
    <w:name w:val="Level 2 Char"/>
    <w:uiPriority w:val="99"/>
    <w:locked/>
    <w:rsid w:val="00B14FBD"/>
    <w:rPr>
      <w:rFonts w:ascii="Calibri" w:eastAsia="Arial" w:hAnsi="Calibri" w:cs="Arial"/>
      <w:sz w:val="22"/>
      <w:szCs w:val="22"/>
      <w:lang w:eastAsia="en-GB"/>
    </w:rPr>
  </w:style>
  <w:style w:type="character" w:customStyle="1" w:styleId="NoHeading3Text">
    <w:name w:val="No Heading 3 Text"/>
    <w:qFormat/>
    <w:rsid w:val="00B14FBD"/>
    <w:rPr>
      <w:rFonts w:ascii="Arial" w:hAnsi="Arial" w:cs="Arial"/>
      <w:color w:val="auto"/>
      <w:sz w:val="21"/>
      <w:szCs w:val="21"/>
      <w:u w:val="none"/>
    </w:rPr>
  </w:style>
  <w:style w:type="character" w:customStyle="1" w:styleId="FootnoteTextChar">
    <w:name w:val="Footnote Text Char"/>
    <w:link w:val="FootnoteText"/>
    <w:semiHidden/>
    <w:rsid w:val="00B14FBD"/>
    <w:rPr>
      <w:rFonts w:ascii="Arial" w:eastAsia="Arial" w:hAnsi="Arial" w:cs="Arial"/>
      <w:sz w:val="16"/>
      <w:szCs w:val="16"/>
      <w:lang w:eastAsia="en-GB"/>
    </w:rPr>
  </w:style>
  <w:style w:type="character" w:customStyle="1" w:styleId="HeaderChar">
    <w:name w:val="Header Char"/>
    <w:aliases w:val="Header Char1 Char Char,Header Char Char Char Char"/>
    <w:link w:val="Header"/>
    <w:rsid w:val="009367CD"/>
    <w:rPr>
      <w:rFonts w:ascii="Arial" w:eastAsia="Arial" w:hAnsi="Arial" w:cs="Arial"/>
      <w:sz w:val="21"/>
      <w:szCs w:val="21"/>
      <w:lang w:eastAsia="en-GB"/>
    </w:rPr>
  </w:style>
  <w:style w:type="character" w:customStyle="1" w:styleId="NoHeading4Text">
    <w:name w:val="No Heading 4 Text"/>
    <w:qFormat/>
    <w:rsid w:val="009367CD"/>
    <w:rPr>
      <w:rFonts w:ascii="Arial" w:hAnsi="Arial" w:cs="Arial"/>
      <w:color w:val="auto"/>
      <w:sz w:val="21"/>
      <w:szCs w:val="21"/>
      <w:u w:val="none"/>
    </w:rPr>
  </w:style>
  <w:style w:type="character" w:customStyle="1" w:styleId="NoHeading1Text">
    <w:name w:val="No Heading 1 Text"/>
    <w:qFormat/>
    <w:rsid w:val="009367CD"/>
    <w:rPr>
      <w:rFonts w:ascii="Arial" w:hAnsi="Arial" w:cs="Arial"/>
      <w:color w:val="auto"/>
      <w:sz w:val="21"/>
      <w:szCs w:val="21"/>
      <w:u w:val="none"/>
    </w:rPr>
  </w:style>
  <w:style w:type="character" w:customStyle="1" w:styleId="Level5Char">
    <w:name w:val="Level 5 Char"/>
    <w:link w:val="Level5"/>
    <w:rsid w:val="009367CD"/>
    <w:rPr>
      <w:rFonts w:ascii="Arial" w:eastAsia="Arial" w:hAnsi="Arial" w:cs="Arial"/>
      <w:sz w:val="21"/>
      <w:szCs w:val="21"/>
      <w:lang w:eastAsia="en-GB"/>
    </w:rPr>
  </w:style>
  <w:style w:type="character" w:customStyle="1" w:styleId="NoHeading5Text">
    <w:name w:val="No Heading 5 Text"/>
    <w:qFormat/>
    <w:rsid w:val="009367CD"/>
    <w:rPr>
      <w:rFonts w:ascii="Arial" w:hAnsi="Arial" w:cs="Arial"/>
      <w:color w:val="auto"/>
      <w:sz w:val="21"/>
      <w:szCs w:val="21"/>
      <w:u w:val="none"/>
    </w:rPr>
  </w:style>
  <w:style w:type="character" w:styleId="CommentReference">
    <w:name w:val="annotation reference"/>
    <w:uiPriority w:val="99"/>
    <w:rsid w:val="00302B67"/>
    <w:rPr>
      <w:sz w:val="16"/>
      <w:szCs w:val="16"/>
    </w:rPr>
  </w:style>
  <w:style w:type="paragraph" w:styleId="CommentText">
    <w:name w:val="annotation text"/>
    <w:basedOn w:val="Normal"/>
    <w:link w:val="CommentTextChar"/>
    <w:uiPriority w:val="99"/>
    <w:rsid w:val="00302B67"/>
    <w:rPr>
      <w:rFonts w:cs="Times New Roman"/>
      <w:sz w:val="20"/>
      <w:szCs w:val="20"/>
    </w:rPr>
  </w:style>
  <w:style w:type="character" w:customStyle="1" w:styleId="CommentTextChar">
    <w:name w:val="Comment Text Char"/>
    <w:link w:val="CommentText"/>
    <w:uiPriority w:val="99"/>
    <w:rsid w:val="00302B67"/>
    <w:rPr>
      <w:rFonts w:ascii="Arial" w:eastAsia="Arial" w:hAnsi="Arial" w:cs="Arial"/>
      <w:lang w:eastAsia="en-GB"/>
    </w:rPr>
  </w:style>
  <w:style w:type="paragraph" w:styleId="CommentSubject">
    <w:name w:val="annotation subject"/>
    <w:basedOn w:val="CommentText"/>
    <w:next w:val="CommentText"/>
    <w:link w:val="CommentSubjectChar"/>
    <w:rsid w:val="00302B67"/>
    <w:rPr>
      <w:b/>
      <w:bCs/>
    </w:rPr>
  </w:style>
  <w:style w:type="character" w:customStyle="1" w:styleId="CommentSubjectChar">
    <w:name w:val="Comment Subject Char"/>
    <w:link w:val="CommentSubject"/>
    <w:rsid w:val="00302B67"/>
    <w:rPr>
      <w:rFonts w:ascii="Arial" w:eastAsia="Arial" w:hAnsi="Arial" w:cs="Arial"/>
      <w:b/>
      <w:bCs/>
      <w:lang w:eastAsia="en-GB"/>
    </w:rPr>
  </w:style>
  <w:style w:type="paragraph" w:styleId="BalloonText">
    <w:name w:val="Balloon Text"/>
    <w:basedOn w:val="Normal"/>
    <w:link w:val="BalloonTextChar"/>
    <w:rsid w:val="00302B67"/>
    <w:pPr>
      <w:spacing w:line="240" w:lineRule="auto"/>
    </w:pPr>
    <w:rPr>
      <w:rFonts w:ascii="Tahoma" w:hAnsi="Tahoma" w:cs="Times New Roman"/>
      <w:sz w:val="16"/>
      <w:szCs w:val="16"/>
    </w:rPr>
  </w:style>
  <w:style w:type="character" w:customStyle="1" w:styleId="BalloonTextChar">
    <w:name w:val="Balloon Text Char"/>
    <w:link w:val="BalloonText"/>
    <w:rsid w:val="00302B67"/>
    <w:rPr>
      <w:rFonts w:ascii="Tahoma" w:eastAsia="Arial" w:hAnsi="Tahoma" w:cs="Tahoma"/>
      <w:sz w:val="16"/>
      <w:szCs w:val="16"/>
      <w:lang w:eastAsia="en-GB"/>
    </w:rPr>
  </w:style>
  <w:style w:type="table" w:styleId="TableGrid">
    <w:name w:val="Table Grid"/>
    <w:basedOn w:val="TableNormal"/>
    <w:uiPriority w:val="59"/>
    <w:rsid w:val="00302B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
    <w:name w:val="searchword"/>
    <w:qFormat/>
    <w:rsid w:val="00302B67"/>
  </w:style>
  <w:style w:type="character" w:customStyle="1" w:styleId="Heading8Text">
    <w:name w:val="Heading 8 Text"/>
    <w:qFormat/>
    <w:rsid w:val="00302B67"/>
    <w:rPr>
      <w:b/>
      <w:bCs/>
      <w:sz w:val="23"/>
      <w:szCs w:val="23"/>
      <w:u w:val="none"/>
    </w:rPr>
  </w:style>
  <w:style w:type="paragraph" w:styleId="BlockText">
    <w:name w:val="Block Text"/>
    <w:basedOn w:val="Normal"/>
    <w:rsid w:val="00302B67"/>
    <w:pPr>
      <w:adjustRightInd/>
      <w:spacing w:after="120" w:line="240" w:lineRule="atLeast"/>
      <w:ind w:left="1440" w:right="1440"/>
    </w:pPr>
    <w:rPr>
      <w:rFonts w:eastAsia="Times New Roman"/>
      <w:bCs/>
      <w:sz w:val="20"/>
      <w:szCs w:val="22"/>
      <w:lang w:eastAsia="en-US"/>
    </w:rPr>
  </w:style>
  <w:style w:type="paragraph" w:styleId="BodyText">
    <w:name w:val="Body Text"/>
    <w:basedOn w:val="Normal"/>
    <w:link w:val="BodyTextChar"/>
    <w:uiPriority w:val="1"/>
    <w:qFormat/>
    <w:rsid w:val="00302B67"/>
    <w:pPr>
      <w:widowControl w:val="0"/>
      <w:autoSpaceDE w:val="0"/>
      <w:autoSpaceDN w:val="0"/>
      <w:spacing w:before="80" w:line="240" w:lineRule="auto"/>
      <w:ind w:left="117" w:hanging="396"/>
    </w:pPr>
    <w:rPr>
      <w:rFonts w:ascii="Times New Roman" w:eastAsia="Malgun Gothic" w:hAnsi="Times New Roman" w:cs="Times New Roman"/>
    </w:rPr>
  </w:style>
  <w:style w:type="character" w:customStyle="1" w:styleId="BodyTextChar">
    <w:name w:val="Body Text Char"/>
    <w:link w:val="BodyText"/>
    <w:uiPriority w:val="1"/>
    <w:rsid w:val="00302B67"/>
    <w:rPr>
      <w:rFonts w:eastAsia="Malgun Gothic"/>
      <w:sz w:val="21"/>
      <w:szCs w:val="21"/>
    </w:rPr>
  </w:style>
  <w:style w:type="paragraph" w:customStyle="1" w:styleId="TableParagraph">
    <w:name w:val="Table Paragraph"/>
    <w:basedOn w:val="Normal"/>
    <w:uiPriority w:val="1"/>
    <w:qFormat/>
    <w:rsid w:val="00302B67"/>
    <w:pPr>
      <w:widowControl w:val="0"/>
    </w:pPr>
  </w:style>
  <w:style w:type="paragraph" w:styleId="NormalWeb">
    <w:name w:val="Normal (Web)"/>
    <w:basedOn w:val="Normal"/>
    <w:uiPriority w:val="99"/>
    <w:unhideWhenUsed/>
    <w:rsid w:val="00302B67"/>
    <w:pPr>
      <w:adjustRightInd/>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FollowedHyperlink">
    <w:name w:val="FollowedHyperlink"/>
    <w:rsid w:val="00302B67"/>
    <w:rPr>
      <w:color w:val="800080"/>
      <w:u w:val="single"/>
    </w:rPr>
  </w:style>
  <w:style w:type="paragraph" w:customStyle="1" w:styleId="Default">
    <w:name w:val="Default"/>
    <w:rsid w:val="00302B67"/>
    <w:pPr>
      <w:autoSpaceDE w:val="0"/>
      <w:autoSpaceDN w:val="0"/>
      <w:adjustRightInd w:val="0"/>
    </w:pPr>
    <w:rPr>
      <w:rFonts w:ascii="Arial" w:eastAsia="Malgun Gothic" w:hAnsi="Arial" w:cs="Arial"/>
      <w:color w:val="000000"/>
      <w:sz w:val="24"/>
      <w:szCs w:val="24"/>
      <w:lang w:eastAsia="ko-KR"/>
    </w:rPr>
  </w:style>
  <w:style w:type="paragraph" w:styleId="TOC7">
    <w:name w:val="toc 7"/>
    <w:basedOn w:val="Normal"/>
    <w:next w:val="Normal"/>
    <w:autoRedefine/>
    <w:uiPriority w:val="39"/>
    <w:unhideWhenUsed/>
    <w:rsid w:val="00F006AA"/>
    <w:pPr>
      <w:adjustRightInd/>
      <w:spacing w:after="100"/>
      <w:ind w:left="1320"/>
    </w:pPr>
    <w:rPr>
      <w:rFonts w:ascii="Calibri" w:eastAsia="Malgun Gothic" w:hAnsi="Calibri"/>
      <w:sz w:val="22"/>
      <w:szCs w:val="22"/>
      <w:lang w:eastAsia="ko-KR"/>
    </w:rPr>
  </w:style>
  <w:style w:type="paragraph" w:styleId="TOC8">
    <w:name w:val="toc 8"/>
    <w:basedOn w:val="Normal"/>
    <w:next w:val="Normal"/>
    <w:autoRedefine/>
    <w:uiPriority w:val="39"/>
    <w:unhideWhenUsed/>
    <w:rsid w:val="00F006AA"/>
    <w:pPr>
      <w:adjustRightInd/>
      <w:spacing w:after="100"/>
      <w:ind w:left="1540"/>
    </w:pPr>
    <w:rPr>
      <w:rFonts w:ascii="Calibri" w:eastAsia="Malgun Gothic" w:hAnsi="Calibri"/>
      <w:sz w:val="22"/>
      <w:szCs w:val="22"/>
      <w:lang w:eastAsia="ko-KR"/>
    </w:rPr>
  </w:style>
  <w:style w:type="paragraph" w:styleId="TOC9">
    <w:name w:val="toc 9"/>
    <w:basedOn w:val="Normal"/>
    <w:next w:val="Normal"/>
    <w:autoRedefine/>
    <w:uiPriority w:val="39"/>
    <w:unhideWhenUsed/>
    <w:rsid w:val="00F006AA"/>
    <w:pPr>
      <w:adjustRightInd/>
      <w:spacing w:after="100"/>
      <w:ind w:left="1760"/>
    </w:pPr>
    <w:rPr>
      <w:rFonts w:ascii="Calibri" w:eastAsia="Malgun Gothic" w:hAnsi="Calibri"/>
      <w:sz w:val="22"/>
      <w:szCs w:val="22"/>
      <w:lang w:eastAsia="ko-KR"/>
    </w:rPr>
  </w:style>
  <w:style w:type="paragraph" w:customStyle="1" w:styleId="Normal1">
    <w:name w:val="Normal1"/>
    <w:rsid w:val="00F0524D"/>
    <w:rPr>
      <w:color w:val="000000"/>
      <w:sz w:val="24"/>
      <w:szCs w:val="24"/>
      <w:lang w:eastAsia="en-US"/>
    </w:rPr>
  </w:style>
  <w:style w:type="paragraph" w:styleId="BodyTextIndent">
    <w:name w:val="Body Text Indent"/>
    <w:basedOn w:val="Normal"/>
    <w:link w:val="BodyTextIndentChar"/>
    <w:rsid w:val="006B397F"/>
    <w:pPr>
      <w:spacing w:after="120"/>
      <w:ind w:left="283"/>
    </w:pPr>
    <w:rPr>
      <w:rFonts w:cs="Times New Roman"/>
    </w:rPr>
  </w:style>
  <w:style w:type="character" w:customStyle="1" w:styleId="BodyTextIndentChar">
    <w:name w:val="Body Text Indent Char"/>
    <w:link w:val="BodyTextIndent"/>
    <w:rsid w:val="006B397F"/>
    <w:rPr>
      <w:rFonts w:ascii="Arial" w:eastAsia="Arial" w:hAnsi="Arial" w:cs="Arial"/>
      <w:sz w:val="21"/>
      <w:szCs w:val="21"/>
      <w:lang w:eastAsia="en-GB"/>
    </w:rPr>
  </w:style>
  <w:style w:type="paragraph" w:customStyle="1" w:styleId="whs1">
    <w:name w:val="whs1"/>
    <w:basedOn w:val="Normal"/>
    <w:rsid w:val="00833E11"/>
    <w:pPr>
      <w:adjustRightInd/>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24507"/>
    <w:rPr>
      <w:rFonts w:ascii="Arial" w:eastAsia="Arial" w:hAnsi="Arial" w:cs="Arial"/>
      <w:sz w:val="21"/>
      <w:szCs w:val="21"/>
    </w:rPr>
  </w:style>
  <w:style w:type="paragraph" w:customStyle="1" w:styleId="1stText">
    <w:name w:val="1st Text"/>
    <w:basedOn w:val="Normal"/>
    <w:rsid w:val="008008AD"/>
    <w:pPr>
      <w:adjustRightInd/>
      <w:spacing w:line="240" w:lineRule="auto"/>
      <w:jc w:val="both"/>
    </w:pPr>
    <w:rPr>
      <w:rFonts w:eastAsia="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47D58-205C-4DBA-84F2-68FA79930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327</TotalTime>
  <Pages>3</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Ellie O'Sullivan</dc:creator>
  <cp:lastModifiedBy>David Major</cp:lastModifiedBy>
  <cp:revision>62</cp:revision>
  <cp:lastPrinted>2017-12-14T14:40:00Z</cp:lastPrinted>
  <dcterms:created xsi:type="dcterms:W3CDTF">2017-12-12T13:42:00Z</dcterms:created>
  <dcterms:modified xsi:type="dcterms:W3CDTF">2018-12-14T11:31:00Z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THL.129885235.3</vt:lpwstr>
  </property>
  <property fmtid="{D5CDD505-2E9C-101B-9397-08002B2CF9AE}" pid="3" name="OurRef">
    <vt:lpwstr>AXW.52503.13</vt:lpwstr>
  </property>
  <property fmtid="{D5CDD505-2E9C-101B-9397-08002B2CF9AE}" pid="4" name="DocClass">
    <vt:lpwstr>DOCUMENT</vt:lpwstr>
  </property>
  <property fmtid="{D5CDD505-2E9C-101B-9397-08002B2CF9AE}" pid="5" name="ActionID">
    <vt:lpwstr>BLANK</vt:lpwstr>
  </property>
  <property fmtid="{D5CDD505-2E9C-101B-9397-08002B2CF9AE}" pid="6" name="TitusGUID">
    <vt:lpwstr>34d6f5e5-3111-4f6c-bbf0-8a2e02671869</vt:lpwstr>
  </property>
  <property fmtid="{D5CDD505-2E9C-101B-9397-08002B2CF9AE}" pid="7" name="GENTOO\CLASSIFICATION">
    <vt:lpwstr>UNRESTRICTED</vt:lpwstr>
  </property>
</Properties>
</file>